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E9CC" w14:textId="36A45356" w:rsidR="00904131" w:rsidRPr="007F05E6" w:rsidRDefault="00904131" w:rsidP="00474F67">
      <w:pPr>
        <w:pStyle w:val="Unittitle"/>
      </w:pPr>
      <w:r>
        <w:t>3</w:t>
      </w:r>
      <w:r w:rsidR="00A84C25">
        <w:t>.</w:t>
      </w:r>
      <w:r>
        <w:t xml:space="preserve"> Construction </w:t>
      </w:r>
      <w:r w:rsidR="00A84C25">
        <w:t>d</w:t>
      </w:r>
      <w:r>
        <w:t xml:space="preserve">esign </w:t>
      </w:r>
      <w:r w:rsidR="00A84C25">
        <w:t>p</w:t>
      </w:r>
      <w:r>
        <w:t xml:space="preserve">rinciples  </w:t>
      </w:r>
    </w:p>
    <w:p w14:paraId="1E7904F6" w14:textId="77777777" w:rsidR="00904131" w:rsidRPr="00025633" w:rsidRDefault="00904131" w:rsidP="001F2F64">
      <w:pPr>
        <w:pStyle w:val="Answer"/>
        <w:ind w:left="0"/>
        <w:rPr>
          <w:rFonts w:eastAsia="Times New Roman"/>
          <w:b/>
          <w:bCs/>
          <w:color w:val="FC4421"/>
          <w:sz w:val="32"/>
          <w:szCs w:val="24"/>
        </w:rPr>
      </w:pPr>
      <w:r w:rsidRPr="00025633">
        <w:rPr>
          <w:rFonts w:eastAsia="Times New Roman"/>
          <w:b/>
          <w:bCs/>
          <w:color w:val="FC4421"/>
          <w:sz w:val="32"/>
          <w:szCs w:val="24"/>
        </w:rPr>
        <w:t>Multiple choice questions (tutor)</w:t>
      </w:r>
    </w:p>
    <w:p w14:paraId="23C020A5" w14:textId="77777777" w:rsidR="00904131" w:rsidRDefault="00904131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1CB1142A" w14:textId="77777777" w:rsidR="00904131" w:rsidRPr="00A84C25" w:rsidRDefault="00904131" w:rsidP="00E357FA">
      <w:pPr>
        <w:pStyle w:val="Answer"/>
        <w:ind w:left="0"/>
        <w:rPr>
          <w:rFonts w:eastAsia="Times New Roman"/>
          <w:bCs/>
        </w:rPr>
      </w:pPr>
      <w:r w:rsidRPr="00A84C25">
        <w:rPr>
          <w:rFonts w:eastAsia="Times New Roman"/>
          <w:bCs/>
        </w:rPr>
        <w:t>Circle the correct answers.</w:t>
      </w:r>
    </w:p>
    <w:p w14:paraId="505F47E7" w14:textId="77777777" w:rsidR="00904131" w:rsidRPr="00A84C25" w:rsidRDefault="00904131" w:rsidP="001F2F64">
      <w:pPr>
        <w:pStyle w:val="Answer"/>
        <w:ind w:left="0"/>
        <w:rPr>
          <w:rFonts w:eastAsia="Times New Roman"/>
          <w:b/>
          <w:bCs/>
          <w:color w:val="0077E3"/>
        </w:rPr>
      </w:pPr>
    </w:p>
    <w:p w14:paraId="72564F0B" w14:textId="77777777" w:rsidR="00904131" w:rsidRPr="00A84C25" w:rsidRDefault="00904131" w:rsidP="00A84C25">
      <w:pPr>
        <w:pStyle w:val="Normalnumberedlist"/>
      </w:pPr>
      <w:r w:rsidRPr="00A84C25">
        <w:t xml:space="preserve">Which document details conservation of fuel and power? </w:t>
      </w:r>
    </w:p>
    <w:p w14:paraId="742348F0" w14:textId="20EAE6AB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rPr>
          <w:color w:val="FF0000"/>
        </w:rPr>
        <w:t xml:space="preserve">Approved document Part L </w:t>
      </w:r>
    </w:p>
    <w:p w14:paraId="08B2076B" w14:textId="6E9FFE5E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 xml:space="preserve">Manufacturer instructions </w:t>
      </w:r>
    </w:p>
    <w:p w14:paraId="30D33A76" w14:textId="0AEE4A99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 xml:space="preserve">Approved document Part P </w:t>
      </w:r>
    </w:p>
    <w:p w14:paraId="32768940" w14:textId="72B0792A" w:rsidR="00904131" w:rsidRPr="00A84C25" w:rsidRDefault="00904131" w:rsidP="008F1B8B">
      <w:pPr>
        <w:pStyle w:val="Answer"/>
        <w:numPr>
          <w:ilvl w:val="0"/>
          <w:numId w:val="4"/>
        </w:numPr>
      </w:pPr>
      <w:r w:rsidRPr="00A84C25">
        <w:t>Job specification</w:t>
      </w:r>
    </w:p>
    <w:p w14:paraId="087C2190" w14:textId="77777777" w:rsidR="00904131" w:rsidRPr="00A84C25" w:rsidRDefault="00904131" w:rsidP="00677C9F">
      <w:pPr>
        <w:pStyle w:val="Answer"/>
      </w:pPr>
    </w:p>
    <w:p w14:paraId="1D204577" w14:textId="77777777" w:rsidR="00904131" w:rsidRPr="00A84C25" w:rsidRDefault="00904131" w:rsidP="00A84C25">
      <w:pPr>
        <w:pStyle w:val="Normalnumberedlist"/>
      </w:pPr>
      <w:r w:rsidRPr="00A84C25">
        <w:t>What was set up in 2006 to help reduce the carbon emissions and create more sustainable homes?</w:t>
      </w:r>
    </w:p>
    <w:p w14:paraId="7A15A9E3" w14:textId="0086746E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Specification for environmental design </w:t>
      </w:r>
    </w:p>
    <w:p w14:paraId="2C236A7E" w14:textId="412D510A" w:rsidR="00904131" w:rsidRPr="00A84C25" w:rsidRDefault="00904131" w:rsidP="008F1B8B">
      <w:pPr>
        <w:pStyle w:val="Answer"/>
        <w:numPr>
          <w:ilvl w:val="0"/>
          <w:numId w:val="5"/>
        </w:numPr>
        <w:rPr>
          <w:color w:val="FF0000"/>
        </w:rPr>
      </w:pPr>
      <w:r w:rsidRPr="00A84C25">
        <w:rPr>
          <w:color w:val="FF0000"/>
        </w:rPr>
        <w:t>Code for Sustainable Homes</w:t>
      </w:r>
    </w:p>
    <w:p w14:paraId="65B93585" w14:textId="028AC581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Carbon trust </w:t>
      </w:r>
    </w:p>
    <w:p w14:paraId="0D470FAD" w14:textId="20C78EC7" w:rsidR="00904131" w:rsidRPr="00A84C25" w:rsidRDefault="00904131" w:rsidP="008F1B8B">
      <w:pPr>
        <w:pStyle w:val="Answer"/>
        <w:numPr>
          <w:ilvl w:val="0"/>
          <w:numId w:val="5"/>
        </w:numPr>
      </w:pPr>
      <w:r w:rsidRPr="00A84C25">
        <w:t xml:space="preserve">Energy saving trust </w:t>
      </w:r>
    </w:p>
    <w:p w14:paraId="7A3129F3" w14:textId="77777777" w:rsidR="00904131" w:rsidRPr="00A84C25" w:rsidRDefault="00904131" w:rsidP="001522B5">
      <w:pPr>
        <w:pStyle w:val="Answer"/>
      </w:pPr>
    </w:p>
    <w:p w14:paraId="4B2341C4" w14:textId="77777777" w:rsidR="00904131" w:rsidRPr="00A84C25" w:rsidRDefault="00904131" w:rsidP="00A84C25">
      <w:pPr>
        <w:pStyle w:val="Normalnumberedlist"/>
      </w:pPr>
      <w:r w:rsidRPr="00A84C25">
        <w:t>What is the term used to describe a piece of land that has previously been used for industrial or commercial purposes?</w:t>
      </w:r>
    </w:p>
    <w:p w14:paraId="229EEB06" w14:textId="23FE4942" w:rsidR="00904131" w:rsidRPr="00A84C25" w:rsidRDefault="00904131" w:rsidP="008F1B8B">
      <w:pPr>
        <w:pStyle w:val="Answer"/>
        <w:numPr>
          <w:ilvl w:val="0"/>
          <w:numId w:val="6"/>
        </w:numPr>
      </w:pPr>
      <w:bookmarkStart w:id="0" w:name="_Hlk80383930"/>
      <w:r w:rsidRPr="00A84C25">
        <w:t>Greenfield site</w:t>
      </w:r>
    </w:p>
    <w:p w14:paraId="45AB1175" w14:textId="6D4D3D32" w:rsidR="00904131" w:rsidRPr="00A84C25" w:rsidRDefault="00904131" w:rsidP="008F1B8B">
      <w:pPr>
        <w:pStyle w:val="Answer"/>
        <w:numPr>
          <w:ilvl w:val="0"/>
          <w:numId w:val="6"/>
        </w:numPr>
      </w:pPr>
      <w:r w:rsidRPr="00A84C25">
        <w:t>Arable land</w:t>
      </w:r>
    </w:p>
    <w:p w14:paraId="4EC98BE5" w14:textId="52204A3F" w:rsidR="00904131" w:rsidRPr="00A84C25" w:rsidRDefault="00904131" w:rsidP="008F1B8B">
      <w:pPr>
        <w:pStyle w:val="Answer"/>
        <w:numPr>
          <w:ilvl w:val="0"/>
          <w:numId w:val="6"/>
        </w:numPr>
        <w:rPr>
          <w:color w:val="FF0000"/>
        </w:rPr>
      </w:pPr>
      <w:r w:rsidRPr="00A84C25">
        <w:rPr>
          <w:color w:val="FF0000"/>
        </w:rPr>
        <w:t>Brownfield site</w:t>
      </w:r>
    </w:p>
    <w:p w14:paraId="2508BA97" w14:textId="4731874C" w:rsidR="00904131" w:rsidRPr="00A84C25" w:rsidRDefault="00904131" w:rsidP="008F1B8B">
      <w:pPr>
        <w:pStyle w:val="Answer"/>
        <w:numPr>
          <w:ilvl w:val="0"/>
          <w:numId w:val="6"/>
        </w:numPr>
        <w:rPr>
          <w:color w:val="000000" w:themeColor="text1"/>
        </w:rPr>
      </w:pPr>
      <w:r w:rsidRPr="00A84C25">
        <w:rPr>
          <w:color w:val="000000" w:themeColor="text1"/>
        </w:rPr>
        <w:t>Common land</w:t>
      </w:r>
    </w:p>
    <w:bookmarkEnd w:id="0"/>
    <w:p w14:paraId="5AEB09FF" w14:textId="77777777" w:rsidR="00904131" w:rsidRPr="00A84C25" w:rsidRDefault="00904131" w:rsidP="004D2556">
      <w:pPr>
        <w:pStyle w:val="Answer"/>
        <w:rPr>
          <w:color w:val="000000" w:themeColor="text1"/>
        </w:rPr>
      </w:pPr>
    </w:p>
    <w:p w14:paraId="05EB5EFF" w14:textId="77777777" w:rsidR="00904131" w:rsidRPr="00A84C25" w:rsidRDefault="00904131" w:rsidP="00A84C25">
      <w:pPr>
        <w:pStyle w:val="Normalnumberedlist"/>
        <w:rPr>
          <w:color w:val="000000" w:themeColor="text1"/>
        </w:rPr>
      </w:pPr>
      <w:r w:rsidRPr="00A84C25">
        <w:t xml:space="preserve">What is the term used to describe land that hasn’t previously been built on? </w:t>
      </w:r>
    </w:p>
    <w:p w14:paraId="31A80A92" w14:textId="19DA85BC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rPr>
          <w:color w:val="FF0000"/>
        </w:rPr>
        <w:t>Greenfield site</w:t>
      </w:r>
    </w:p>
    <w:p w14:paraId="16AA43C8" w14:textId="6F494706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Arable land</w:t>
      </w:r>
    </w:p>
    <w:p w14:paraId="1CF700BD" w14:textId="6936A731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Brownfield site</w:t>
      </w:r>
    </w:p>
    <w:p w14:paraId="4AE40529" w14:textId="70B8DFEF" w:rsidR="00904131" w:rsidRPr="00A84C25" w:rsidRDefault="00904131" w:rsidP="008F1B8B">
      <w:pPr>
        <w:pStyle w:val="Answer"/>
        <w:numPr>
          <w:ilvl w:val="0"/>
          <w:numId w:val="7"/>
        </w:numPr>
      </w:pPr>
      <w:r w:rsidRPr="00A84C25">
        <w:t>Common land</w:t>
      </w:r>
    </w:p>
    <w:p w14:paraId="28A6E012" w14:textId="77777777" w:rsidR="00904131" w:rsidRPr="00A84C25" w:rsidRDefault="00904131" w:rsidP="004D2556">
      <w:pPr>
        <w:pStyle w:val="Answer"/>
        <w:ind w:firstLine="363"/>
      </w:pPr>
    </w:p>
    <w:p w14:paraId="24EED4C7" w14:textId="77777777" w:rsidR="00904131" w:rsidRPr="00A84C25" w:rsidRDefault="00904131" w:rsidP="00A84C25">
      <w:pPr>
        <w:pStyle w:val="Normalnumberedlist"/>
      </w:pPr>
      <w:r w:rsidRPr="00A84C25">
        <w:t xml:space="preserve">What do the initials CSR stand for?  </w:t>
      </w:r>
    </w:p>
    <w:p w14:paraId="79659FA5" w14:textId="17E011F6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rPr>
          <w:color w:val="000000" w:themeColor="text1"/>
        </w:rPr>
        <w:t>Climate Stability Regulation</w:t>
      </w:r>
    </w:p>
    <w:p w14:paraId="4AAA767A" w14:textId="0A1DC38B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rPr>
          <w:color w:val="FF0000"/>
        </w:rPr>
        <w:t>Corporate Social Responsibility</w:t>
      </w:r>
    </w:p>
    <w:p w14:paraId="088FF1C7" w14:textId="32E34F50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t xml:space="preserve">Construction Sector Regulation </w:t>
      </w:r>
    </w:p>
    <w:p w14:paraId="153B0F66" w14:textId="55668328" w:rsidR="00904131" w:rsidRPr="00A84C25" w:rsidRDefault="00904131" w:rsidP="008F1B8B">
      <w:pPr>
        <w:pStyle w:val="Answer"/>
        <w:numPr>
          <w:ilvl w:val="0"/>
          <w:numId w:val="8"/>
        </w:numPr>
      </w:pPr>
      <w:r w:rsidRPr="00A84C25">
        <w:t>Companies Social Responsibility</w:t>
      </w:r>
    </w:p>
    <w:p w14:paraId="15CA8710" w14:textId="77777777" w:rsidR="00904131" w:rsidRPr="00A84C25" w:rsidRDefault="00904131" w:rsidP="00500C3F">
      <w:pPr>
        <w:pStyle w:val="Answer"/>
        <w:ind w:left="717"/>
      </w:pPr>
    </w:p>
    <w:p w14:paraId="15AC1D79" w14:textId="77777777" w:rsidR="00904131" w:rsidRPr="00A84C25" w:rsidRDefault="00904131" w:rsidP="00500C3F">
      <w:pPr>
        <w:pStyle w:val="Answer"/>
        <w:ind w:left="717"/>
      </w:pPr>
    </w:p>
    <w:p w14:paraId="06F36854" w14:textId="77777777" w:rsidR="00904131" w:rsidRPr="00A84C25" w:rsidRDefault="00904131" w:rsidP="00500C3F">
      <w:pPr>
        <w:pStyle w:val="Answer"/>
        <w:ind w:left="717"/>
      </w:pPr>
    </w:p>
    <w:p w14:paraId="578B2688" w14:textId="77777777" w:rsidR="00904131" w:rsidRPr="00A84C25" w:rsidRDefault="00904131" w:rsidP="00A84C25">
      <w:pPr>
        <w:pStyle w:val="Normalnumberedlist"/>
      </w:pPr>
      <w:r w:rsidRPr="00A84C25">
        <w:lastRenderedPageBreak/>
        <w:t>Which environmental technology can be used to recycle wastewater from baths and wash basins?</w:t>
      </w:r>
    </w:p>
    <w:p w14:paraId="10521D08" w14:textId="4AED364E" w:rsidR="00904131" w:rsidRPr="00A84C25" w:rsidRDefault="00904131" w:rsidP="008F1B8B">
      <w:pPr>
        <w:pStyle w:val="Answer"/>
        <w:numPr>
          <w:ilvl w:val="0"/>
          <w:numId w:val="9"/>
        </w:numPr>
        <w:rPr>
          <w:color w:val="FF0000"/>
        </w:rPr>
      </w:pPr>
      <w:r w:rsidRPr="00A84C25">
        <w:rPr>
          <w:color w:val="FF0000"/>
        </w:rPr>
        <w:t>Greywater reuse system</w:t>
      </w:r>
    </w:p>
    <w:p w14:paraId="3930656B" w14:textId="09491ED0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>Rainwater harvesting system</w:t>
      </w:r>
    </w:p>
    <w:p w14:paraId="10AF857A" w14:textId="552FC82F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>Blackwater harvesting system</w:t>
      </w:r>
    </w:p>
    <w:p w14:paraId="38A0575D" w14:textId="251F9CE0" w:rsidR="00904131" w:rsidRPr="00A84C25" w:rsidRDefault="00904131" w:rsidP="008F1B8B">
      <w:pPr>
        <w:pStyle w:val="Answer"/>
        <w:numPr>
          <w:ilvl w:val="0"/>
          <w:numId w:val="9"/>
        </w:numPr>
      </w:pPr>
      <w:r w:rsidRPr="00A84C25">
        <w:t xml:space="preserve">Rainwater reuse system </w:t>
      </w:r>
    </w:p>
    <w:p w14:paraId="7A444D8B" w14:textId="77777777" w:rsidR="00904131" w:rsidRPr="00A84C25" w:rsidRDefault="00904131" w:rsidP="00C46F2D">
      <w:pPr>
        <w:pStyle w:val="Answer"/>
      </w:pPr>
    </w:p>
    <w:p w14:paraId="295FC7A2" w14:textId="77777777" w:rsidR="00904131" w:rsidRPr="00A84C25" w:rsidRDefault="00904131" w:rsidP="00A84C25">
      <w:pPr>
        <w:pStyle w:val="Normalnumberedlist"/>
      </w:pPr>
      <w:r w:rsidRPr="00A84C25">
        <w:t>Who is responsible for the design, installation and maintenance of heating and water systems within a building?</w:t>
      </w:r>
    </w:p>
    <w:p w14:paraId="5A7A4853" w14:textId="2143F7CD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Mechanical engineer</w:t>
      </w:r>
    </w:p>
    <w:p w14:paraId="20357404" w14:textId="47862FB7" w:rsidR="00904131" w:rsidRPr="00A84C25" w:rsidRDefault="00904131" w:rsidP="008F1B8B">
      <w:pPr>
        <w:pStyle w:val="Answer"/>
        <w:numPr>
          <w:ilvl w:val="0"/>
          <w:numId w:val="10"/>
        </w:numPr>
        <w:rPr>
          <w:color w:val="FF0000"/>
        </w:rPr>
      </w:pPr>
      <w:r w:rsidRPr="00A84C25">
        <w:rPr>
          <w:color w:val="FF0000"/>
        </w:rPr>
        <w:t>Building services engineering</w:t>
      </w:r>
    </w:p>
    <w:p w14:paraId="3DB08B74" w14:textId="01E15AD2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Structural engineer</w:t>
      </w:r>
    </w:p>
    <w:p w14:paraId="38E2BE5A" w14:textId="3D65EDE0" w:rsidR="00904131" w:rsidRPr="00A84C25" w:rsidRDefault="00904131" w:rsidP="008F1B8B">
      <w:pPr>
        <w:pStyle w:val="Answer"/>
        <w:numPr>
          <w:ilvl w:val="0"/>
          <w:numId w:val="10"/>
        </w:numPr>
      </w:pPr>
      <w:r w:rsidRPr="00A84C25">
        <w:t>Civil engineer</w:t>
      </w:r>
    </w:p>
    <w:p w14:paraId="6DAD5B09" w14:textId="77777777" w:rsidR="00904131" w:rsidRPr="00A84C25" w:rsidRDefault="00904131" w:rsidP="00467AD4">
      <w:pPr>
        <w:pStyle w:val="Answer"/>
      </w:pPr>
    </w:p>
    <w:p w14:paraId="2E8A4807" w14:textId="77777777" w:rsidR="00904131" w:rsidRPr="00A84C25" w:rsidRDefault="00904131" w:rsidP="00A84C25">
      <w:pPr>
        <w:pStyle w:val="Normalnumberedlist"/>
      </w:pPr>
      <w:r w:rsidRPr="00A84C25">
        <w:t>Which discipline liaises with the client to determine their full requirements and prepares concept drawings and models?</w:t>
      </w:r>
    </w:p>
    <w:p w14:paraId="09FA13C8" w14:textId="49480FFD" w:rsidR="00904131" w:rsidRPr="00A84C25" w:rsidRDefault="00904131" w:rsidP="008F1B8B">
      <w:pPr>
        <w:pStyle w:val="Answer"/>
        <w:numPr>
          <w:ilvl w:val="0"/>
          <w:numId w:val="11"/>
        </w:numPr>
        <w:rPr>
          <w:color w:val="FF0000"/>
        </w:rPr>
      </w:pPr>
      <w:r w:rsidRPr="00A84C25">
        <w:rPr>
          <w:color w:val="FF0000"/>
        </w:rPr>
        <w:t>Architect</w:t>
      </w:r>
    </w:p>
    <w:p w14:paraId="59D58DF6" w14:textId="6C9A3519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Clerk of Works</w:t>
      </w:r>
    </w:p>
    <w:p w14:paraId="70B3F9F2" w14:textId="72F3F844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Surveyor</w:t>
      </w:r>
    </w:p>
    <w:p w14:paraId="4388A21D" w14:textId="14883008" w:rsidR="00904131" w:rsidRPr="00A84C25" w:rsidRDefault="00904131" w:rsidP="008F1B8B">
      <w:pPr>
        <w:pStyle w:val="Answer"/>
        <w:numPr>
          <w:ilvl w:val="0"/>
          <w:numId w:val="11"/>
        </w:numPr>
      </w:pPr>
      <w:r w:rsidRPr="00A84C25">
        <w:t>Building inspector</w:t>
      </w:r>
    </w:p>
    <w:p w14:paraId="6BC00D45" w14:textId="77777777" w:rsidR="00904131" w:rsidRPr="00A84C25" w:rsidRDefault="00904131" w:rsidP="000E4CF2">
      <w:pPr>
        <w:pStyle w:val="Answer"/>
      </w:pPr>
    </w:p>
    <w:p w14:paraId="41CA0EFF" w14:textId="77777777" w:rsidR="00904131" w:rsidRPr="00A84C25" w:rsidRDefault="00904131" w:rsidP="00A84C25">
      <w:pPr>
        <w:pStyle w:val="Normalnumberedlist"/>
      </w:pPr>
      <w:r w:rsidRPr="00A84C25">
        <w:t>Which discipline ensures buildings meet the minimum standards of safety, sustainability and accessibility as set out in the Building Regulations?</w:t>
      </w:r>
    </w:p>
    <w:p w14:paraId="7FAE1B15" w14:textId="123F3CB7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Structural engineer</w:t>
      </w:r>
    </w:p>
    <w:p w14:paraId="5551FBA6" w14:textId="1F08F34D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Clerk of Works</w:t>
      </w:r>
    </w:p>
    <w:p w14:paraId="452FF56F" w14:textId="356A9B01" w:rsidR="00904131" w:rsidRPr="00A84C25" w:rsidRDefault="00904131" w:rsidP="008F1B8B">
      <w:pPr>
        <w:pStyle w:val="Answer"/>
        <w:numPr>
          <w:ilvl w:val="0"/>
          <w:numId w:val="12"/>
        </w:numPr>
      </w:pPr>
      <w:r w:rsidRPr="00A84C25">
        <w:t>Quantity surveyor</w:t>
      </w:r>
    </w:p>
    <w:p w14:paraId="5BE76CE7" w14:textId="55C93A85" w:rsidR="00904131" w:rsidRPr="00A84C25" w:rsidRDefault="00904131" w:rsidP="008F1B8B">
      <w:pPr>
        <w:pStyle w:val="Answer"/>
        <w:numPr>
          <w:ilvl w:val="0"/>
          <w:numId w:val="12"/>
        </w:numPr>
        <w:rPr>
          <w:color w:val="FF0000"/>
        </w:rPr>
      </w:pPr>
      <w:r w:rsidRPr="00A84C25">
        <w:rPr>
          <w:color w:val="FF0000"/>
        </w:rPr>
        <w:t>Building inspector</w:t>
      </w:r>
    </w:p>
    <w:p w14:paraId="5849C1FE" w14:textId="77777777" w:rsidR="00904131" w:rsidRPr="00A84C25" w:rsidRDefault="00904131" w:rsidP="00720A1B">
      <w:pPr>
        <w:pStyle w:val="Answer"/>
        <w:ind w:firstLine="360"/>
      </w:pPr>
    </w:p>
    <w:p w14:paraId="20A41294" w14:textId="77777777" w:rsidR="00904131" w:rsidRPr="00A84C25" w:rsidRDefault="00904131" w:rsidP="00720A1B">
      <w:pPr>
        <w:pStyle w:val="Answer"/>
        <w:ind w:firstLine="360"/>
      </w:pPr>
    </w:p>
    <w:p w14:paraId="5169816B" w14:textId="77777777" w:rsidR="00904131" w:rsidRPr="00A84C25" w:rsidRDefault="00904131" w:rsidP="00A84C25">
      <w:pPr>
        <w:pStyle w:val="Normalnumberedlist"/>
      </w:pPr>
      <w:r w:rsidRPr="00A84C25">
        <w:t>Which of the following is employed by the local authority?</w:t>
      </w:r>
    </w:p>
    <w:p w14:paraId="5796D4EA" w14:textId="57038AF5" w:rsidR="00904131" w:rsidRPr="00A84C25" w:rsidRDefault="00904131" w:rsidP="008F1B8B">
      <w:pPr>
        <w:pStyle w:val="Answer"/>
        <w:numPr>
          <w:ilvl w:val="0"/>
          <w:numId w:val="13"/>
        </w:numPr>
        <w:rPr>
          <w:color w:val="FF0000"/>
        </w:rPr>
      </w:pPr>
      <w:r w:rsidRPr="00A84C25">
        <w:rPr>
          <w:color w:val="FF0000"/>
        </w:rPr>
        <w:t>Building control officer</w:t>
      </w:r>
    </w:p>
    <w:p w14:paraId="5072F630" w14:textId="3DF6AE59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Architect</w:t>
      </w:r>
    </w:p>
    <w:p w14:paraId="655B7FD4" w14:textId="3B8B61E7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Structural engineer</w:t>
      </w:r>
    </w:p>
    <w:p w14:paraId="0243D38B" w14:textId="6D379F06" w:rsidR="00904131" w:rsidRPr="00A84C25" w:rsidRDefault="00904131" w:rsidP="008F1B8B">
      <w:pPr>
        <w:pStyle w:val="Answer"/>
        <w:numPr>
          <w:ilvl w:val="0"/>
          <w:numId w:val="13"/>
        </w:numPr>
      </w:pPr>
      <w:r w:rsidRPr="00A84C25">
        <w:t>Building services engineer</w:t>
      </w:r>
    </w:p>
    <w:p w14:paraId="7F1721B5" w14:textId="77777777" w:rsidR="00904131" w:rsidRPr="00A84C25" w:rsidRDefault="00904131" w:rsidP="00720A1B">
      <w:pPr>
        <w:pStyle w:val="Answer"/>
        <w:ind w:firstLine="360"/>
      </w:pPr>
    </w:p>
    <w:p w14:paraId="35750F06" w14:textId="77777777" w:rsidR="00904131" w:rsidRPr="00A84C25" w:rsidRDefault="00904131" w:rsidP="00720A1B">
      <w:pPr>
        <w:pStyle w:val="Answer"/>
        <w:ind w:firstLine="360"/>
      </w:pPr>
    </w:p>
    <w:p w14:paraId="66CE23BB" w14:textId="09DCADA8" w:rsidR="00904131" w:rsidRDefault="00904131" w:rsidP="00720A1B">
      <w:pPr>
        <w:pStyle w:val="Answer"/>
        <w:ind w:firstLine="360"/>
      </w:pPr>
    </w:p>
    <w:p w14:paraId="71FEBEE6" w14:textId="77777777" w:rsidR="004350B1" w:rsidRPr="00A84C25" w:rsidRDefault="004350B1" w:rsidP="00720A1B">
      <w:pPr>
        <w:pStyle w:val="Answer"/>
        <w:ind w:firstLine="360"/>
      </w:pPr>
    </w:p>
    <w:p w14:paraId="0D3DB2E0" w14:textId="77777777" w:rsidR="00904131" w:rsidRPr="00A84C25" w:rsidRDefault="00904131" w:rsidP="00720A1B">
      <w:pPr>
        <w:pStyle w:val="Answer"/>
        <w:ind w:firstLine="360"/>
      </w:pPr>
    </w:p>
    <w:p w14:paraId="1303EB1B" w14:textId="77777777" w:rsidR="00904131" w:rsidRPr="00A84C25" w:rsidRDefault="00904131" w:rsidP="00720A1B">
      <w:pPr>
        <w:pStyle w:val="Answer"/>
        <w:ind w:firstLine="360"/>
      </w:pPr>
    </w:p>
    <w:p w14:paraId="185F3956" w14:textId="77777777" w:rsidR="00904131" w:rsidRPr="00A84C25" w:rsidRDefault="00904131" w:rsidP="00A84C25">
      <w:pPr>
        <w:pStyle w:val="Normalnumberedlist"/>
      </w:pPr>
      <w:r w:rsidRPr="00A84C25">
        <w:lastRenderedPageBreak/>
        <w:t xml:space="preserve">What kind of chart is this? </w:t>
      </w:r>
    </w:p>
    <w:p w14:paraId="18275982" w14:textId="52F50544" w:rsidR="00904131" w:rsidRPr="00A84C25" w:rsidRDefault="009A6D8D" w:rsidP="0040726A">
      <w:pPr>
        <w:pStyle w:val="Answer"/>
        <w:ind w:left="717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6B762A4" wp14:editId="1E398EB8">
            <wp:simplePos x="0" y="0"/>
            <wp:positionH relativeFrom="margin">
              <wp:posOffset>-21771</wp:posOffset>
            </wp:positionH>
            <wp:positionV relativeFrom="margin">
              <wp:posOffset>474980</wp:posOffset>
            </wp:positionV>
            <wp:extent cx="6043930" cy="2706370"/>
            <wp:effectExtent l="0" t="0" r="0" b="0"/>
            <wp:wrapSquare wrapText="bothSides"/>
            <wp:docPr id="1364660926" name="Picture 1" descr="A diagram with multiple colo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660926" name="Picture 1" descr="A diagram with multiple colo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270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54B35A0" w14:textId="77777777" w:rsidR="00904131" w:rsidRPr="00A84C25" w:rsidRDefault="00904131" w:rsidP="00AA5E23">
      <w:pPr>
        <w:pStyle w:val="Answer"/>
      </w:pPr>
    </w:p>
    <w:p w14:paraId="515500A8" w14:textId="77777777" w:rsidR="00904131" w:rsidRPr="00A84C25" w:rsidRDefault="00904131" w:rsidP="00AA5E23">
      <w:pPr>
        <w:pStyle w:val="Answer"/>
      </w:pPr>
    </w:p>
    <w:p w14:paraId="45071C73" w14:textId="2909CC45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>Bar chart</w:t>
      </w:r>
    </w:p>
    <w:p w14:paraId="3CDB4570" w14:textId="094611C5" w:rsidR="00904131" w:rsidRPr="00A84C25" w:rsidRDefault="00904131" w:rsidP="008F1B8B">
      <w:pPr>
        <w:pStyle w:val="Answer"/>
        <w:numPr>
          <w:ilvl w:val="0"/>
          <w:numId w:val="14"/>
        </w:numPr>
        <w:rPr>
          <w:color w:val="FF0000"/>
        </w:rPr>
      </w:pPr>
      <w:r w:rsidRPr="00A84C25">
        <w:rPr>
          <w:color w:val="FF0000"/>
        </w:rPr>
        <w:t>Gantt chart</w:t>
      </w:r>
    </w:p>
    <w:p w14:paraId="4303B57A" w14:textId="71CCEA40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>Pie chart</w:t>
      </w:r>
    </w:p>
    <w:p w14:paraId="0055D05B" w14:textId="00DF3CE1" w:rsidR="00904131" w:rsidRPr="00A84C25" w:rsidRDefault="00904131" w:rsidP="008F1B8B">
      <w:pPr>
        <w:pStyle w:val="Answer"/>
        <w:numPr>
          <w:ilvl w:val="0"/>
          <w:numId w:val="14"/>
        </w:numPr>
      </w:pPr>
      <w:r w:rsidRPr="00A84C25">
        <w:t xml:space="preserve">Scatter chart </w:t>
      </w:r>
    </w:p>
    <w:p w14:paraId="7726EE06" w14:textId="77777777" w:rsidR="00904131" w:rsidRPr="00A84C25" w:rsidRDefault="00904131" w:rsidP="00574525">
      <w:pPr>
        <w:pStyle w:val="Answer"/>
      </w:pPr>
    </w:p>
    <w:p w14:paraId="2B865A83" w14:textId="77777777" w:rsidR="00904131" w:rsidRPr="00A84C25" w:rsidRDefault="00904131" w:rsidP="00A84C25">
      <w:pPr>
        <w:pStyle w:val="Normalnumberedlist"/>
      </w:pPr>
      <w:r w:rsidRPr="00A84C25">
        <w:t xml:space="preserve">What do </w:t>
      </w:r>
      <w:proofErr w:type="gramStart"/>
      <w:r w:rsidRPr="00A84C25">
        <w:t>permitted</w:t>
      </w:r>
      <w:proofErr w:type="gramEnd"/>
      <w:r w:rsidRPr="00A84C25">
        <w:t xml:space="preserve"> development rights allow?</w:t>
      </w:r>
    </w:p>
    <w:p w14:paraId="5C4B1EE4" w14:textId="5AAA76A9" w:rsidR="00904131" w:rsidRPr="00A84C25" w:rsidRDefault="00904131" w:rsidP="008F1B8B">
      <w:pPr>
        <w:pStyle w:val="Answer"/>
        <w:numPr>
          <w:ilvl w:val="0"/>
          <w:numId w:val="15"/>
        </w:numPr>
      </w:pPr>
      <w:r w:rsidRPr="00A84C25">
        <w:t>Work to be carried out in a conservation area.</w:t>
      </w:r>
    </w:p>
    <w:p w14:paraId="48ECFFB9" w14:textId="58971100" w:rsidR="00904131" w:rsidRPr="00A84C25" w:rsidRDefault="00904131" w:rsidP="008F1B8B">
      <w:pPr>
        <w:pStyle w:val="Answer"/>
        <w:numPr>
          <w:ilvl w:val="0"/>
          <w:numId w:val="15"/>
        </w:numPr>
        <w:rPr>
          <w:color w:val="FF0000"/>
        </w:rPr>
      </w:pPr>
      <w:r w:rsidRPr="00A84C25">
        <w:rPr>
          <w:color w:val="FF0000"/>
        </w:rPr>
        <w:t>Minor changes to a house without the need to apply for planning permission.</w:t>
      </w:r>
    </w:p>
    <w:p w14:paraId="471B2F74" w14:textId="36742483" w:rsidR="00904131" w:rsidRPr="00A84C25" w:rsidRDefault="00904131" w:rsidP="008F1B8B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Work to be completed on a listed building that will affect its appearance. </w:t>
      </w:r>
    </w:p>
    <w:p w14:paraId="78F84769" w14:textId="20A98491" w:rsidR="00904131" w:rsidRPr="00A84C25" w:rsidRDefault="00904131" w:rsidP="008F1B8B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Any changes to a property if planning permission is sought following the work. </w:t>
      </w:r>
    </w:p>
    <w:p w14:paraId="67D871EA" w14:textId="77777777" w:rsidR="00904131" w:rsidRPr="00A84C25" w:rsidRDefault="00904131" w:rsidP="009F54D9">
      <w:pPr>
        <w:pStyle w:val="Answer"/>
        <w:rPr>
          <w:color w:val="000000" w:themeColor="text1"/>
        </w:rPr>
      </w:pPr>
    </w:p>
    <w:p w14:paraId="75971810" w14:textId="77777777" w:rsidR="00904131" w:rsidRPr="00A84C25" w:rsidRDefault="00904131" w:rsidP="00A84C25">
      <w:pPr>
        <w:pStyle w:val="Normalnumberedlist"/>
      </w:pPr>
      <w:r w:rsidRPr="00A84C25">
        <w:t xml:space="preserve"> What rating system is used in the Code for Sustainable Homes?</w:t>
      </w:r>
    </w:p>
    <w:p w14:paraId="408319E5" w14:textId="163F0172" w:rsidR="00904131" w:rsidRPr="00A84C25" w:rsidRDefault="00904131" w:rsidP="008F1B8B">
      <w:pPr>
        <w:pStyle w:val="Answer"/>
        <w:numPr>
          <w:ilvl w:val="0"/>
          <w:numId w:val="16"/>
        </w:numPr>
        <w:rPr>
          <w:color w:val="FF0000"/>
        </w:rPr>
      </w:pPr>
      <w:r w:rsidRPr="00A84C25">
        <w:rPr>
          <w:color w:val="FF0000"/>
        </w:rPr>
        <w:t>Level 1–6</w:t>
      </w:r>
    </w:p>
    <w:p w14:paraId="0085383E" w14:textId="0A273F12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Numbers ranging 1–25</w:t>
      </w:r>
    </w:p>
    <w:p w14:paraId="11CB5208" w14:textId="1EAB420D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A++–G</w:t>
      </w:r>
    </w:p>
    <w:p w14:paraId="4016B687" w14:textId="2B119C27" w:rsidR="00904131" w:rsidRPr="00A84C25" w:rsidRDefault="00904131" w:rsidP="008F1B8B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A84C25">
        <w:rPr>
          <w:color w:val="000000" w:themeColor="text1"/>
        </w:rPr>
        <w:t>1 to 5 stars</w:t>
      </w:r>
    </w:p>
    <w:p w14:paraId="4265322C" w14:textId="77777777" w:rsidR="00904131" w:rsidRPr="00A84C25" w:rsidRDefault="00904131" w:rsidP="001E4B19">
      <w:pPr>
        <w:pStyle w:val="Answer"/>
        <w:rPr>
          <w:color w:val="000000" w:themeColor="text1"/>
        </w:rPr>
      </w:pPr>
    </w:p>
    <w:p w14:paraId="3F428AF7" w14:textId="77777777" w:rsidR="00904131" w:rsidRPr="00A84C25" w:rsidRDefault="00904131" w:rsidP="00A84C25">
      <w:pPr>
        <w:pStyle w:val="Normalnumberedlist"/>
      </w:pPr>
      <w:r w:rsidRPr="00A84C25">
        <w:t>Who grants planning permission for a new construction project?</w:t>
      </w:r>
    </w:p>
    <w:p w14:paraId="76D9FC6B" w14:textId="70694192" w:rsidR="00904131" w:rsidRPr="00A84C25" w:rsidRDefault="00904131" w:rsidP="008F1B8B">
      <w:pPr>
        <w:pStyle w:val="Answer"/>
        <w:numPr>
          <w:ilvl w:val="0"/>
          <w:numId w:val="17"/>
        </w:numPr>
        <w:rPr>
          <w:color w:val="FF0000"/>
        </w:rPr>
      </w:pPr>
      <w:r w:rsidRPr="00A84C25">
        <w:rPr>
          <w:color w:val="FF0000"/>
        </w:rPr>
        <w:t>LABC</w:t>
      </w:r>
    </w:p>
    <w:p w14:paraId="23B59B25" w14:textId="11057FF8" w:rsidR="00904131" w:rsidRPr="00A84C25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>BIM</w:t>
      </w:r>
    </w:p>
    <w:p w14:paraId="090DA11A" w14:textId="1B0AFF60" w:rsidR="00904131" w:rsidRPr="00A84C25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>NAPIT</w:t>
      </w:r>
    </w:p>
    <w:p w14:paraId="6AEA20EF" w14:textId="136B2B42" w:rsidR="00904131" w:rsidRDefault="00904131" w:rsidP="008F1B8B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HETAS </w:t>
      </w:r>
    </w:p>
    <w:p w14:paraId="11674B36" w14:textId="77777777" w:rsidR="008F1B8B" w:rsidRPr="00A84C25" w:rsidRDefault="008F1B8B" w:rsidP="008F1B8B">
      <w:pPr>
        <w:pStyle w:val="Answer"/>
        <w:rPr>
          <w:color w:val="000000" w:themeColor="text1"/>
        </w:rPr>
      </w:pPr>
    </w:p>
    <w:p w14:paraId="32FE5D65" w14:textId="77777777" w:rsidR="00904131" w:rsidRPr="00A84C25" w:rsidRDefault="00904131" w:rsidP="004D78DC">
      <w:pPr>
        <w:pStyle w:val="Answer"/>
        <w:rPr>
          <w:color w:val="000000" w:themeColor="text1"/>
        </w:rPr>
      </w:pPr>
    </w:p>
    <w:p w14:paraId="6351CD2C" w14:textId="77777777" w:rsidR="00904131" w:rsidRPr="00A84C25" w:rsidRDefault="00904131" w:rsidP="00A84C25">
      <w:pPr>
        <w:pStyle w:val="Normalnumberedlist"/>
      </w:pPr>
      <w:r w:rsidRPr="00A84C25">
        <w:t>Which discipline positions and fixes timber materials and components?</w:t>
      </w:r>
    </w:p>
    <w:p w14:paraId="5438F6E3" w14:textId="0A2D4239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>Bricklayer</w:t>
      </w:r>
    </w:p>
    <w:p w14:paraId="28643D81" w14:textId="05523471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Electrician </w:t>
      </w:r>
    </w:p>
    <w:p w14:paraId="28984BF1" w14:textId="3DB27B36" w:rsidR="00904131" w:rsidRPr="00A84C25" w:rsidRDefault="00904131" w:rsidP="008F1B8B">
      <w:pPr>
        <w:pStyle w:val="Answer"/>
        <w:numPr>
          <w:ilvl w:val="0"/>
          <w:numId w:val="18"/>
        </w:numPr>
        <w:rPr>
          <w:color w:val="FF0000"/>
        </w:rPr>
      </w:pPr>
      <w:r w:rsidRPr="00A84C25">
        <w:rPr>
          <w:color w:val="FF0000"/>
        </w:rPr>
        <w:t>Joiner</w:t>
      </w:r>
    </w:p>
    <w:p w14:paraId="75A61A5D" w14:textId="032DAE3F" w:rsidR="00904131" w:rsidRPr="00A84C25" w:rsidRDefault="00904131" w:rsidP="008F1B8B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Plasterer </w:t>
      </w:r>
    </w:p>
    <w:p w14:paraId="004E5C5F" w14:textId="77777777" w:rsidR="00904131" w:rsidRPr="00A84C25" w:rsidRDefault="00904131" w:rsidP="00B44A9F">
      <w:pPr>
        <w:pStyle w:val="Answer"/>
        <w:rPr>
          <w:color w:val="000000" w:themeColor="text1"/>
        </w:rPr>
      </w:pPr>
    </w:p>
    <w:p w14:paraId="593A6248" w14:textId="77777777" w:rsidR="00904131" w:rsidRPr="00A84C25" w:rsidRDefault="00904131" w:rsidP="00A84C25">
      <w:pPr>
        <w:pStyle w:val="Normalnumberedlist"/>
      </w:pPr>
      <w:r w:rsidRPr="00A84C25">
        <w:t>Which discipline is responsible for designing, Installing and maintaining sanitary appliances?</w:t>
      </w:r>
    </w:p>
    <w:p w14:paraId="2FD93FB9" w14:textId="7E52D737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Electrician</w:t>
      </w:r>
    </w:p>
    <w:p w14:paraId="3C6E5CB9" w14:textId="4B174627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Heating engineer</w:t>
      </w:r>
    </w:p>
    <w:p w14:paraId="70E7E7BE" w14:textId="56EB12AB" w:rsidR="00904131" w:rsidRPr="00A84C25" w:rsidRDefault="00904131" w:rsidP="00C76AA9">
      <w:pPr>
        <w:pStyle w:val="Answer"/>
        <w:numPr>
          <w:ilvl w:val="0"/>
          <w:numId w:val="19"/>
        </w:numPr>
        <w:rPr>
          <w:color w:val="FF0000"/>
        </w:rPr>
      </w:pPr>
      <w:r w:rsidRPr="00A84C25">
        <w:rPr>
          <w:color w:val="FF0000"/>
        </w:rPr>
        <w:t>Plumber</w:t>
      </w:r>
    </w:p>
    <w:p w14:paraId="0BB24941" w14:textId="1338156C" w:rsidR="00904131" w:rsidRPr="00A84C25" w:rsidRDefault="00904131" w:rsidP="00C76AA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A84C25">
        <w:rPr>
          <w:color w:val="000000" w:themeColor="text1"/>
        </w:rPr>
        <w:t>Protection systems engineer</w:t>
      </w:r>
    </w:p>
    <w:p w14:paraId="51B10560" w14:textId="77777777" w:rsidR="00904131" w:rsidRPr="00A84C25" w:rsidRDefault="00904131" w:rsidP="0088267C">
      <w:pPr>
        <w:pStyle w:val="Answer"/>
        <w:rPr>
          <w:color w:val="000000" w:themeColor="text1"/>
        </w:rPr>
      </w:pPr>
    </w:p>
    <w:p w14:paraId="0F2807A6" w14:textId="066F3469" w:rsidR="00904131" w:rsidRPr="00A84C25" w:rsidRDefault="00904131" w:rsidP="00A84C25">
      <w:pPr>
        <w:pStyle w:val="Normalnumberedlist"/>
      </w:pPr>
      <w:r w:rsidRPr="00A84C25">
        <w:t xml:space="preserve">Which engineer designs, </w:t>
      </w:r>
      <w:r w:rsidR="00A84C25">
        <w:t>i</w:t>
      </w:r>
      <w:r w:rsidRPr="00A84C25">
        <w:t>nstalls and maintains CCTV, fire alarms and automatic door controls?</w:t>
      </w:r>
    </w:p>
    <w:p w14:paraId="0DBA21A2" w14:textId="794AA2F1" w:rsidR="00904131" w:rsidRPr="00A84C25" w:rsidRDefault="00904131" w:rsidP="00C76AA9">
      <w:pPr>
        <w:pStyle w:val="Answer"/>
        <w:numPr>
          <w:ilvl w:val="0"/>
          <w:numId w:val="21"/>
        </w:numPr>
        <w:rPr>
          <w:color w:val="FF0000"/>
        </w:rPr>
      </w:pPr>
      <w:r w:rsidRPr="00A84C25">
        <w:rPr>
          <w:color w:val="FF0000"/>
        </w:rPr>
        <w:t>Protection systems engineer</w:t>
      </w:r>
    </w:p>
    <w:p w14:paraId="38A8EB6A" w14:textId="3F59E8EB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>Gas engineer</w:t>
      </w:r>
    </w:p>
    <w:p w14:paraId="435C17C0" w14:textId="77495277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>Electrotechnical engineer</w:t>
      </w:r>
    </w:p>
    <w:p w14:paraId="3F07FD36" w14:textId="52ED89ED" w:rsidR="00904131" w:rsidRPr="00A84C25" w:rsidRDefault="00904131" w:rsidP="00C76AA9">
      <w:pPr>
        <w:pStyle w:val="Answer"/>
        <w:numPr>
          <w:ilvl w:val="0"/>
          <w:numId w:val="21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Heating engineer </w:t>
      </w:r>
    </w:p>
    <w:p w14:paraId="3089E001" w14:textId="77777777" w:rsidR="00904131" w:rsidRPr="00A84C25" w:rsidRDefault="00904131" w:rsidP="00486A28">
      <w:pPr>
        <w:pStyle w:val="Answer"/>
        <w:rPr>
          <w:color w:val="000000" w:themeColor="text1"/>
        </w:rPr>
      </w:pPr>
    </w:p>
    <w:p w14:paraId="3463429B" w14:textId="2251D268" w:rsidR="00904131" w:rsidRPr="00A84C25" w:rsidRDefault="00904131" w:rsidP="00A84C25">
      <w:pPr>
        <w:pStyle w:val="Normalnumberedlist"/>
      </w:pPr>
      <w:r w:rsidRPr="00A84C25">
        <w:t>Which trade occupation constructs interior and exterior walls?</w:t>
      </w:r>
    </w:p>
    <w:p w14:paraId="5EFF0FA5" w14:textId="3801A0E5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Plasterer</w:t>
      </w:r>
    </w:p>
    <w:p w14:paraId="7A0816E3" w14:textId="3186451D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Joiner</w:t>
      </w:r>
    </w:p>
    <w:p w14:paraId="2362FC86" w14:textId="07162DCC" w:rsidR="00904131" w:rsidRPr="00A84C25" w:rsidRDefault="00904131" w:rsidP="004271AF">
      <w:pPr>
        <w:pStyle w:val="Answer"/>
        <w:numPr>
          <w:ilvl w:val="0"/>
          <w:numId w:val="22"/>
        </w:numPr>
        <w:rPr>
          <w:color w:val="FF0000"/>
        </w:rPr>
      </w:pPr>
      <w:r w:rsidRPr="00A84C25">
        <w:rPr>
          <w:color w:val="FF0000"/>
        </w:rPr>
        <w:t>Bricklayer</w:t>
      </w:r>
    </w:p>
    <w:p w14:paraId="277E7679" w14:textId="78E7B0CA" w:rsidR="00904131" w:rsidRPr="00A84C25" w:rsidRDefault="00904131" w:rsidP="004271AF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A84C25">
        <w:rPr>
          <w:color w:val="000000" w:themeColor="text1"/>
        </w:rPr>
        <w:t>Roofer</w:t>
      </w:r>
    </w:p>
    <w:p w14:paraId="3993D8F9" w14:textId="77777777" w:rsidR="00904131" w:rsidRPr="00A84C25" w:rsidRDefault="00904131" w:rsidP="00DF4406">
      <w:pPr>
        <w:pStyle w:val="Answer"/>
        <w:rPr>
          <w:color w:val="000000" w:themeColor="text1"/>
        </w:rPr>
      </w:pPr>
    </w:p>
    <w:p w14:paraId="77F79A33" w14:textId="516E9559" w:rsidR="00904131" w:rsidRPr="00A84C25" w:rsidRDefault="00904131" w:rsidP="00A84C25">
      <w:pPr>
        <w:pStyle w:val="Normalnumberedlist"/>
      </w:pPr>
      <w:r w:rsidRPr="00A84C25">
        <w:t>Which type of surveyor measures and maps topography?</w:t>
      </w:r>
    </w:p>
    <w:p w14:paraId="70E39D3F" w14:textId="27CFF7C3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Quantity surveyor</w:t>
      </w:r>
    </w:p>
    <w:p w14:paraId="67146A80" w14:textId="7060BDCB" w:rsidR="00904131" w:rsidRPr="00A84C25" w:rsidRDefault="00904131" w:rsidP="004271AF">
      <w:pPr>
        <w:pStyle w:val="Answer"/>
        <w:numPr>
          <w:ilvl w:val="0"/>
          <w:numId w:val="23"/>
        </w:numPr>
        <w:rPr>
          <w:color w:val="FF0000"/>
        </w:rPr>
      </w:pPr>
      <w:r w:rsidRPr="00A84C25">
        <w:rPr>
          <w:color w:val="FF0000"/>
        </w:rPr>
        <w:t>Land surveyor</w:t>
      </w:r>
    </w:p>
    <w:p w14:paraId="1546B101" w14:textId="4A5DF94D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Building surveyor</w:t>
      </w:r>
    </w:p>
    <w:p w14:paraId="54013A8B" w14:textId="1231CFD3" w:rsidR="00904131" w:rsidRPr="00A84C25" w:rsidRDefault="00904131" w:rsidP="004271AF">
      <w:pPr>
        <w:pStyle w:val="Answer"/>
        <w:numPr>
          <w:ilvl w:val="0"/>
          <w:numId w:val="23"/>
        </w:numPr>
        <w:rPr>
          <w:color w:val="000000" w:themeColor="text1"/>
        </w:rPr>
      </w:pPr>
      <w:r w:rsidRPr="00A84C25">
        <w:rPr>
          <w:color w:val="000000" w:themeColor="text1"/>
        </w:rPr>
        <w:t>Valuation surveyor</w:t>
      </w:r>
    </w:p>
    <w:p w14:paraId="4E2FD5C4" w14:textId="77777777" w:rsidR="00904131" w:rsidRPr="00A84C25" w:rsidRDefault="00904131" w:rsidP="0050515D">
      <w:pPr>
        <w:pStyle w:val="Answer"/>
        <w:ind w:firstLine="363"/>
        <w:rPr>
          <w:color w:val="000000" w:themeColor="text1"/>
        </w:rPr>
      </w:pPr>
    </w:p>
    <w:p w14:paraId="1C288FEE" w14:textId="2DFA2C5E" w:rsidR="00904131" w:rsidRPr="00A84C25" w:rsidRDefault="00904131" w:rsidP="00A84C25">
      <w:pPr>
        <w:pStyle w:val="Normalnumberedlist"/>
      </w:pPr>
      <w:r w:rsidRPr="00A84C25">
        <w:t>Which operative installs and maintains systems including wiring, sockets and lights?</w:t>
      </w:r>
    </w:p>
    <w:p w14:paraId="5B265B20" w14:textId="05C2E978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FF0000"/>
        </w:rPr>
        <w:t>Electrician</w:t>
      </w:r>
    </w:p>
    <w:p w14:paraId="6982C745" w14:textId="21835160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>Plumber</w:t>
      </w:r>
    </w:p>
    <w:p w14:paraId="59238A71" w14:textId="45D58CDE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>Joiner</w:t>
      </w:r>
    </w:p>
    <w:p w14:paraId="4382EBDD" w14:textId="2C89F4F2" w:rsidR="00904131" w:rsidRPr="00A84C25" w:rsidRDefault="00904131" w:rsidP="004271AF">
      <w:pPr>
        <w:pStyle w:val="Answer"/>
        <w:numPr>
          <w:ilvl w:val="0"/>
          <w:numId w:val="24"/>
        </w:numPr>
        <w:rPr>
          <w:color w:val="000000" w:themeColor="text1"/>
        </w:rPr>
      </w:pPr>
      <w:r w:rsidRPr="00A84C25">
        <w:rPr>
          <w:color w:val="000000" w:themeColor="text1"/>
        </w:rPr>
        <w:t xml:space="preserve">Bricklayer </w:t>
      </w:r>
    </w:p>
    <w:p w14:paraId="109F5CD2" w14:textId="77777777" w:rsidR="00904131" w:rsidRPr="00A84C25" w:rsidRDefault="00904131" w:rsidP="0050515D">
      <w:pPr>
        <w:pStyle w:val="Answer"/>
        <w:ind w:firstLine="363"/>
        <w:rPr>
          <w:color w:val="000000" w:themeColor="text1"/>
        </w:rPr>
      </w:pPr>
    </w:p>
    <w:p w14:paraId="4CB8AE78" w14:textId="77777777" w:rsidR="00904131" w:rsidRPr="00A84C25" w:rsidRDefault="00904131" w:rsidP="00A55596">
      <w:pPr>
        <w:pStyle w:val="Answer"/>
        <w:ind w:firstLine="363"/>
        <w:rPr>
          <w:color w:val="000000" w:themeColor="text1"/>
        </w:rPr>
      </w:pPr>
    </w:p>
    <w:p w14:paraId="575D6D53" w14:textId="77777777" w:rsidR="006E1028" w:rsidRPr="00A84C25" w:rsidRDefault="006E1028" w:rsidP="00904131">
      <w:pPr>
        <w:pStyle w:val="Answer"/>
        <w:ind w:left="0"/>
      </w:pPr>
    </w:p>
    <w:sectPr w:rsidR="006E1028" w:rsidRPr="00A84C25" w:rsidSect="00422FE9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31201" w14:textId="77777777" w:rsidR="009725F8" w:rsidRDefault="009725F8">
      <w:pPr>
        <w:spacing w:before="0" w:after="0"/>
      </w:pPr>
      <w:r>
        <w:separator/>
      </w:r>
    </w:p>
  </w:endnote>
  <w:endnote w:type="continuationSeparator" w:id="0">
    <w:p w14:paraId="5A514B7E" w14:textId="77777777" w:rsidR="009725F8" w:rsidRDefault="009725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29E1" w14:textId="77777777" w:rsidR="00422FE9" w:rsidRPr="00F03E33" w:rsidRDefault="00422FE9" w:rsidP="00422FE9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b/>
        <w:bCs/>
        <w:noProof/>
        <w:sz w:val="36"/>
        <w:szCs w:val="36"/>
        <w:lang w:val="en-US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17987A1A" wp14:editId="4F90F75C">
              <wp:simplePos x="0" y="0"/>
              <wp:positionH relativeFrom="column">
                <wp:posOffset>-565604</wp:posOffset>
              </wp:positionH>
              <wp:positionV relativeFrom="paragraph">
                <wp:posOffset>-127190</wp:posOffset>
              </wp:positionV>
              <wp:extent cx="7188648" cy="463550"/>
              <wp:effectExtent l="0" t="0" r="0" b="0"/>
              <wp:wrapNone/>
              <wp:docPr id="167963789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88648" cy="463550"/>
                        <a:chOff x="0" y="0"/>
                        <a:chExt cx="7188648" cy="463550"/>
                      </a:xfrm>
                    </wpg:grpSpPr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801683" y="17335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70411902" name="Picture 1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46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0DCA575" id="Group 2" o:spid="_x0000_s1026" style="position:absolute;margin-left:-44.55pt;margin-top:-10pt;width:566.05pt;height:36.5pt;z-index:251664896" coordsize="71886,46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orss1wIAADIIAAAOAAAAZHJzL2Uyb0RvYy54bWzUVclu2zAQvRfoPxAq&#10;0FusxbKsqLEDo2mCAGlrdPkAmqIkIuICkrbsv++Qkt3YLtoihwA5mB6So+GbN2/Iq+stb9GGasOk&#10;mAXxKAoQFUSWTNSz4OeP24s8QMZiUeJWCjoLdtQE1/O3b646VdBENrItqUYQRJiiU7OgsVYVYWhI&#10;Qzk2I6mogM1Kao4tTHUdlhp3EJ23YRJFWdhJXSotCTUGVm/6zWDu41cVJfZrVRlqUTsLAJv1o/bj&#10;yo3h/AoXtcaqYWSAgZ+BgmMm4NBDqBtsMVprdhaKM6KlkZUdEclDWVWMUJ8DZBNHJ9ncablWPpe6&#10;6Gp1oAmoPeHp2WHJl82dVt/VUgMTnaqBCz9zuWwrzd0/oERbT9nuQBndWkRgcRrneZZCkQnspdl4&#10;Mhk4JQ0Qf/YZaT79/cNwf2x4BEYxUsBvYACsMwb+rRT4yq41DYYg/L9icKwf1+oCiqWwZSvWMrvz&#10;woOyOFBis2RkqfsJkLnUiJXQCHlymUyjOM8CJDAH4YObOx1NA1RSQ0CCC6TWWrUUQXegrmGWolbW&#10;8v277eKDHxb3FzUVVGNLS0SksFRYxPEOrShi0GRag7xHTsIOiTu8h4IdVQ+SPBok5McGi5oujAJf&#10;wOW8w2N3Pz3KY9Uydcva1hXf2QNjgPlEdn8gvZf0jSRrDnD7HtW0BfKkMA1TJkC6oHxFgSV9X3pA&#10;uDCafAOAvhuN1dSSxh1eAYhhHYRx2PCIf4N06RhQMFp1n2UJXOO1lb4bTxSc5lGc5eMAgVbj6Xg8&#10;6dt/r+VknGeX2WTQ8jhJe4eDJIFXbewdlRw5A/ADZH8O3jwYBx5c9y4OvpCORZ9UK44WwNGt+EQc&#10;9MGETPpigvFqtJ5E0yiN48soOdV6nL1ucSZ9cVvVYBDWLdv2JXbKc9V8GdHCq3V+7U6maZTCzvGt&#10;+9JK9Xc0PExe+MMj6l6+p3Ownz71818AAAD//wMAUEsDBAoAAAAAAAAAIQD9idupExcBABMXAQAU&#10;AAAAZHJzL21lZGlhL2ltYWdlMS5wbmeJUE5HDQoaCgAAAA1JSERSAAAKUAAAAd4IBgAAAO5z1DUA&#10;AAABc1JHQgCuzhzpAAAABGdBTUEAALGPC/xhBQAAAAlwSFlzAAAywAAAMsABKGRa2wAA/6VJREFU&#10;eF7s3QlYXNXBxvGTxbgbAzOTqDFAjGaBGdy3qql1N6BVA8SlRgOJNa4JzEZUutm9tXvrV1tbW9sa&#10;BdTaGJZhINpqrVq3tu6BxN0YIIlZgHC/c+EQJ8OBwDDAnTv/3/O8j4a7nnvvzNwwb2YE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A6DEMMcYIzx1vrJwzofMfJ+8r//+A7bXnz2l/IueCnQ25X91Zn/PNjvrcJ8y01+e8u3PNRUZ0&#10;2upz/mCUibFqlQAAAAAAAAAAAAAAAAAAAKPPLEh21uZO7lxz0ZzOhgtPbWuYF9zZkPNIezi3SVeI&#10;jCUdDbnPqM0BAAAAAAAAAAAAAAAAAACMrM7V56a0h+d9vqM+d8nOcM7v2hty3tQVHocjahcAAAAA&#10;AAAAAAAAAAAAAACGV1t9zik7G3K/0rEmd3V7fc6HumLjSEXtEgAAAAAAAAAAAAAAAAAAQHy1rbng&#10;c2318/7U3jDvjfY1udt0RcbRSPuanC1qFwEAAAAAAAAAAAAAAAAAAIbGWDlnws76eV9vr8/Z2t6Q&#10;06ErL1ohHU9ccIPaZQAAAAAAAAAAAAAAAAAAgMHp/MfJ+xp/z5m1c828h3VFRatm06rznWoIAAAA&#10;AAAAAAAAAAAAAAAAe2aE547vbJh33s41OY/oyolWT/uaeevUUAAAAAAAAAAAAAAAAAAAAPrXtiZn&#10;7s6GeX9qX2Pdr+YeSDoa+PpuAAAAAAAAAAAAAAAAAADQDyM894D2+py72sM57+nKiImYbU+cNV0N&#10;DwAAAAAAAAAAAAAAAAAA4DNtay48qX1N7utt9Tk7dSXERE17eN5/1BABAAAAAAAAAAAAAAAAAACE&#10;MJ49bq+ONfMW64qHdknHmgv9argAAAAAAAAAAAAAAAAAACCZddbmTm5vmPdVXeHQbtkeOm+mGjYA&#10;AAAAAAAAAAAAAAAAAEhG256YN31nQ+597WvmdejKhnZLx5p5b6ihAwAAAAAAAAAAAAAAAACAZNO5&#10;5nxnx5p5D+tKhnZOe0Puj9UhAAAAAAAAAAAAAAAAAAAAyaLz9fP37liT85iuXJgM2Vz7hcnqUAAA&#10;AAAAAAAAAAAAAAAAgGTQHs65u31NTlJ8Vbcu7Q25H6tDAQAAAAAAAAAAAAAAAAAA7MwoE2M76+dd&#10;oisUJl9y7lKHBQAAAAAAAAAAAAAAAAAA2FVnQ86xbQ0XNuvLhMmXzgdO3lcdGgAAAAAAAAAAAAAA&#10;AAAAYDetNWeldjTkrNSVCJM56vAAAAAAAAAAAAAAAAAAAAC76WyYd2N7Q85mXYEwqVOf81N1iAAA&#10;AAAAAAAAAAAAAAAAgF10Vp2zf0fDRe9oy4PEMO4+bj91qAAAAAAAAAAAAAAAAAAAQKIzhBjT2XDh&#10;dbrSYCKnvT63s70+p629IXd7+5rcLfLPrR31ufU7G3Lv6wjPC7avyTmr7Ymc09RhAAAAAAAAAAAA&#10;AAAAAAAAyaLzH+emdIRzn9MVEBMh3SXJ3E/aG+a90dGQ+4/2cO6vOurnLdoRnpelhggAAAAAAAAA&#10;AAAAAAAAAPCZzjXz5revyd2uKyZaMe0NOR0d4XkvtjXk3t/RcJG3reHCU9VQAAAAAAAAAAAAAAAA&#10;AAAA9mznmtz7dSVFK6W94aJGuZ+/6gjPW9D5jwvcatcBAAAAAAAAAAAAAAAAAAAGp3PN+c6ONfPe&#10;1hUWRzvt4Zz3Op7MLe0Mz8vaWHP2RLXLAAAAAAAAAAAAAAAAAAAAsWtvyDm3fU1Oh668OGqpz/11&#10;a81ZqcbKvHFqNwEAAAAAAAAAAAAAAAAAAOKjvX7et7QFxhFM+5rcbe3hnNc6GnKvMcrEWLVrAAAA&#10;AAAAAAAAAAAAAAAA8WWE547vCOc06AqNI5H2htwtO8O5Ve31OReoXQIAAAAAAAAAAAAAAAAAABg+&#10;28Lnpbc1zPtAV2wczrQ3zOvoqM+t7Ky/6CKzwKl2BwAAAAAAAAAAAAAAAAAAYHh1/j3nhPaGnBZd&#10;wXG40tEw75X2NRfkGOG8A9RuAAAAAAAAAAAAAAAAAAAAjIz2UO4X2hty23Ulx2FJw0Xf6fznF1PV&#10;5gEAAAAAAAAAAAAAAAAAAEZW5xPzLtGWHOOY9vrczvY1OZvbnsw5RW3Wgowxc8PG+Ln3rt3nnPte&#10;2P+ihz8+ML9y/YUFleu+WfDwul8VVK59Ir9i3bYFleuM4UxeeeM6uZ0fHnf3s/upHQMAAAAAAAAA&#10;AAAAAAAAAPHUtianTFd4jFfa63PaOtbMC3XWfmGy2uSo+2LFO6nzH35nZkFl46kF5etKCioa/5xf&#10;0fi6rsw4mimoXL/1nPve31/tNgAAAAAAAAAAAAAAAAAAiIedDTk/0ZUe45H2Nbnb28O5vzLCcw9Q&#10;mxtxeStfmZBfvvbkvIrGqwoq1t1VUNn0VH5lU5uurGjVzC9fe4kaDgAAAAAAAAAAAAAAAAAAGKq2&#10;hnl/0hUfh5q2+nk7ZEqN8Nx91KZGzGUPrvcUPLw+kFe5/uG88qa1BeWNnbpSYiIlr3zdDWp4AAAA&#10;AAAAAAAAAAAAAABgKHauyf2Lrvw4lLSvyW3vWDPP1/nkRQeqzQy7/IfePiO/Yt2DBeWNb8h8qisg&#10;JnpyVr41TQ0XAAAAAAAAAAAAAAAAAADEamdDboWuADmkNMz7irEyb5zaxLC59LGm6fkVTfcXlDdt&#10;X1DZ1KErHNotoswYq4YPAAAAAAAAAAAAAAAAAABisXPNRQ/3Kj/GmPb6nLada3L+aKwUw1aczFu5&#10;dsr8h9ZdUVDe9LauXGj7VDR9Tx0KAAAAAAAAAAAAAAAAAAAQi51rLozL13a31+d2djTMq9605nyn&#10;WnX8lBlj88vXZS2oaPpaXvm6jdpSYRIlr/Kdo9WRAQAAAAAAAAAAAAAAAAAAg7VzTc43dWXIwaa9&#10;PrexreHCM9Rq4+ayB9d78ivX/SKf0uSu5JU3fizKyvj6bgAAAAAAAAAAAAAAAAAAYtGxJudmXRly&#10;sOloyC00hBijVjtk8+5vmlRQse6u/Mp1jboCYbKnoKLp1+pQAQAAAAAAAAAAAAAAAACAwWivm3de&#10;W31up64QOdB0NOSEjfDcA9Qqhyyvoik/v3zduwsqGzt0xUHSnfkVb89VhwwAAAAAAAAAAAAAAAAA&#10;AAyUET4vXVeIHGja6+dt3RGal61WNyQ5j767X35F4/26oiDpHfOrzNWhAwAAAAAAAAAAAAAAAAAA&#10;A9W55nynrhQ50LTV5/xZrWpI5j+w9pSC8qb/6EqCpO8UlDdWqkMIAAAAAAAAAAAAAAAAAAAGwnj0&#10;uP3a1lzYrCtG7inta3Lf72y48Ay1qpicv+r1vQsq1xUWlDdt0pUDyZ5zSfm6E9ThBAAAAAAAAAAA&#10;AAAAAAAAA9FRn/tvXTlyz8l9yAjPPUCtZtDm3rt2n/yKtd8ueKipWVcKJANLXnlTqzqkAAAAAAAA&#10;AAAAAAAAAABgINrqc/6gL0f2HyM872y1ipjkVTT+Kr+8cYuuEEgGmfKmsDqsAAAAAAAAAAAAAAAA&#10;AABgTzoache21+d26gqSfaVtzbzNnavO31utYtDyK9b+eEFlY4e2CEhiSs7KV6apwwsAAAAAAAAA&#10;AAAAAAAAAPqzPXTeTF1Bsq+0mUXLhpzfqMUHZW5ZeHxeZdM1uvIfGXrUYQYAAAAAAAAAAAAAAAAA&#10;AP0xysTY9vp5W3VFSV3aG3K3dzRcdKVafFDmlzd+oaC88VNd8Y8MPXnljU+rQw0AAAAAAAAAAAAA&#10;AAAAAPrT0ZD7jK4oqUu7+ZXd4XNnqEUHrKBi7eyCiqandKU/Er9c+lDTdHXIAQAAAAAAAAAAAAAA&#10;AABAX3bWz/u6riipS8eanL8b4bnj1aIDMrfMGJ9f2fi7gvLGdl3hj8Q3YqUxTh16AAAAAAAAAAAA&#10;AAAAAACgs71+3pEda3I6dGXJ6LQ/Me8nhiHGqEUHJK+i6bSC8qZNuqIfiX/yK9Y9og49AAAAAAAA&#10;AAAAAAAAAADQMVaKce1rct7TlSUj016fs7OjPmepWmxAzv/x63vnVza+riv5keFLXuV7x6lTAAAA&#10;AAAAAAAAAAAAAAAAdNobcn6jK0xGRs6zQ+YytciAzH947SUFD/F13SOd/Ip1bQvvXbuPOg0AAAAA&#10;AAAAAAAAAAAAACBaZ33uObrCZGTa1+Ru73xiXrZaZI8uevh/BxaUr6/UlfvI8Cevct1f1akAAAAA&#10;AAAAAAAAAAAAAADROv8xf9/2+otadaXJnrQ15LQY4QunqEX2aH7Furn55es26op9ZGRyWUXTxep0&#10;AAAAAAAAAAAAAAAAAACAaB31uat1pcmetDfM+8CoOXuimn2PCioaf1tQ3tipK/WRkUl+RVNb3kpj&#10;gjolAAAAAAAAAAAAAAAAAAAgUmcoN1NXmuxJe0POBmPt3H3U7P067u5n98orb1qrK/SRkU1+xdpq&#10;dVoAAAAAAAAAAAAAAAAAAEAkY2XeuPaG3O264qSZ9vqc19SsezT/gTfduiIfGZ3kl69boE4NAAAA&#10;AAAAAAAAAAAAAACItDOc+xddcdJMx5rc19Vse5Rf3nS1rsRHRicF5Y2fqlMDAAAAAAAAAAAAAAAA&#10;AAAidYbOzW6vz9mpL09e9IaabY/yK5ru05X4yOgl/6HGf6rTAwAAAAAAAAAAAAAAAAAAInXUX/Si&#10;rjzZ3nDRB52rTjxIzdanuWFjfP5D657VFfjI6Gb+Q41fUqcJAAAAAAAAAAAAAAAAAAD06Gi48Bpt&#10;ebI+58POh089UM3Wp4sr1x5cUNH4ka68Z/fklTetLahsfEqO/678h5q+Nv+hpoLLKhvPynv03Wlm&#10;cv/01uTIzH/gdWfeyrcmRid6vryVa6f0rGN++fovmOvNr1xXbG5HbreqoGLtM9H7ok9jhxDGGHWq&#10;AAAAAAAAAAAAAAAAAACAqfOBk/fVlydzP+2sOselZuvTJfe94NIX9xIz+ZVNOwvK120vqGjcnFfe&#10;+HFBZdPK+RVrr5//8Nsz1ZAtb/4jb8yY/9DaKwoq1gYuKV8/Vf0YAAAAAAAAAAAAAAAAAAD0aG+Y&#10;9+Ne5cmGnB3b6y+crWbp0/wH1s3QlRATJfnljVvyK9a9lVfeFC6obPxm/sPrzlBDAwAAAAAAAAAA&#10;AAAAAAAAdtVZdc7+0eVJM51rzp+rZulTQUVjTkFlY4eumGjV5Fes+19BZdMfFlQ0Li6oWLvHgigA&#10;AAAAAAAAAAAAAAAAALChjvp5r0SXJzvCuVepyX3Kr1z3xfyKdW26kqKVUlDR+EJB5frSvIqm0/JW&#10;vnKA2n0AAAAAAAAAAAAAAAAAAJCstq+5aE6v8mR9Tpma3KeCirUX5FdaszxZUN60aUFF453zH26c&#10;k7fyQwqTAAAAAAAAAAAAAAAAAABgd+31uU27lScbcsJqUp/y/7L25ILyxk5deXG0kl/R1JT/0NoL&#10;55aFx6vdBAAAAAAAAAAAAAAAAAAA6K2tLvdzkeXJ9obcRuPZ4/ZSk7UWPNiUqSswjnTyyxu3FFQ2&#10;PnPZg2+fpHYNAAAAAAAAAAAAAAAAAABgz9rr5726qzxZn/tpZ+jCNDVJa37lOreuzDhSKShvbM+v&#10;XBe6rGL9pWqXAAAAAAAAAAAAAAAAAAAABq697sKLP/vkyZyd7aF5F6lJWvMfaMwoKG/8VFdsHO7k&#10;Va57c0H5uhvyVn54gNodAAAAAAAAAAAAAAAAAACAwetoyL29p0C5s2Hez9WPtS6uXHtwXnnjx7py&#10;47CmvPHe/PJ1WWo3AAAAAAAAAAAAAAAAAABWVV0dPrm6OnR5VU1oWXVt+C81NeHaqtq6ppra0HtV&#10;ofAHNbV1G2VaakLhFjnPtoh0yp8ZA0pteEfPcvLPn3atT8Zcf1fk9lbX1r0m53ugurauuKo2fNXq&#10;1aFstYtAFyM8d5+O+pzHdtbn/EL9SG+lMS7vobVvaguOw5KmHQseXrco59F391N7YEkb8yZN3Hj1&#10;1DOaF2csa16U9ofWooy6lsL0ppbCjPeaF0//oLUwY2NL4fQW+bPNzUXTt/WkdfF0Y6BpLkzf3rOc&#10;XO+n3eub3iJ//qG5DXN78v9f31iY8UBrUfq3zH3ZUJR28od5gk/qBAAAAAAAAAAAAAAAADA04XB4&#10;vMw+Dz/88IF/q6k56vHq2i+rYuJHvYqNCZiq2tATtXX1d1TX1c1dtWrVQTJ7r1y5cpwaPiAKKhob&#10;9EXH+KagoqnlsgcbT1WbHTVGnpjwYZ7zgG0L09KbF2Usai5Ke7S1ML1VV3BMpDQXZuxsWZRR31qU&#10;8dXmomlf2Jg3feL7V03e31gi9lJDBwAAAAAAAAAAAAAAAJCMwuHwAatWhY4wP0GypqZ+aXUo9Neq&#10;mtBmXekwKVIbeq+mpu5PNXV1F9fW1nrk8XGoQ4Ukkl/R9G1d2TGeKShvfOnSh9YfqTY5YtbNF/u2&#10;XDtteuviaac2L0r/1sZFac/oiofJko1Faf9sLUr/ZkthxjkbCzM8m66d4lSHCgAAAAAAAAAAAAAA&#10;AIDd1NT8M7UmVPfLmtrQOm2JkESnpToUqjS/Ftwsmj777LN8cp2NFVQ0XawrPMYrBZXrnrzswbdP&#10;Upsbdq1FGUe1LMq4snVR+s+aizJe1ZUIye5pKcrY0lqUXrupcNrn1GEEAAAAAAAAAAAAAAAAYAc1&#10;taH/aUqCZICprq3bubo29FJ1KHTv6trwFw3D4Ku/beLSh948sqCysUNXfBxq8isaX1zw8PphL05+&#10;ck2Gu7Uo42stRRkNrYXTW3QFQTLwGHPFPurQAgAAAAAAAAAAAAAAAEhkVVVVR+tKgST2VNfWdVTV&#10;hBtXm1/9XV9/jDrUSED55es+0JUfh5KC8vXN8yveOlFtYli0XJsWaFmc/kprUXqrrgRIYs/mRWln&#10;qsMMAAAAAAAAAAAAAAAAIJFV1dUdpysBkrimo6o63FhbW3+JOuxIAAsq11VFlx+HmvmVTQVy1WO6&#10;txA/6+YflLJpUcbq5sL0tuaijE5d8Y/EJxsXpX9JHXYAAAAAAAAAAAAAAAAAia66tm6TpvRHhiny&#10;eH9YHQp/qaamJlWdAlhMXsW6RboCZGxp6sivXP+4WnVcvJtzyH5big49uqUwvU5X8iPDl+aFk9PV&#10;aQAAAAAAAAAAAAAAAACQ6KpDoT/rin5k+FMVCr9YUxO6OhwOO9TpwCi79I9vp+mLkINPQfm6/+Q+&#10;8MYMteohKRNibOs1005tXZz+x+bC9HZduY8Mf4wlYi91SgAAAAAAAAAAAAAAAAAkuqra+gt05T4y&#10;cqmqCbVXh0J/rZXnwjCMuH/FMwZIHvuCiqYmXRlyMCmoXLcjv7LpVlFWNlatOWYbF6WntRSm/ai1&#10;KL1VV+gjI5fmRelPqdMCAAAAAAAAAAAAAAAAwA4MwxhbEwq3Rpf6yOikKhT+oLo69LN//OMf+6pT&#10;hBGSX9n0U10hcjApeKjp3/P/uu4wtcqYbVqSdmlLYcZzzYszOnRlPjLyaS6a9gV1egAAAAAAAAAA&#10;AAAAAADYRXVN+GldmY+MXro+lbK67rlVq8JT1WnCMJr/wBszdIXIwWR+ZeOX1Opi1lKYflcLnzZp&#10;ybw3f4pTnSYAAAAAAAAAAAAAAAAAdlETDp+tK/ERa2R1dejjUCiUqU4X4s786u61n+hKkQNJQWXj&#10;hosr1x6sVjZo7y45ZL/mRel/0pX2iDXSUpj2hDpdAAAAAAAAAAAAAAAAAOymJhTeEV3cI9ZKVU2o&#10;+W81NTnhcHi8Om2Ig/yKt3+mK0buKQXljZ355U1/UKsZtA+vmjqjtTD9IV1hj1grLYumXalOGwAA&#10;AAAAAAAAAAAAAAC7qQrVvagr7RHrpSoU/qA6VH+RPG1jus8eYnX5o+/OKqho7NAVJPtPU8f8h94u&#10;UKsZlI2LpqRtKsx4RFfUI9ZLc1FGR0vh1BR1+gAAAAAAAAAAAAAAAADYTVVVOEtX1iMWTm3of6uq&#10;6+aqU4gY5Jc3/VtfkOw7+eXr3l3wyFuT1SoGbGPepImtRen3txSmt+uKesSaaV6U/nd1CgEAAAAA&#10;AAAAAAAAAADYlbakRyyf6uq6F6urqw9VpxEDNL+8cb6uINlfCiqaVs4NG4P+CvWWwrQfNRdlbNMV&#10;9Ii103Jt2vXqNAIAAAAAAAAAAAAAAACwq5qa0H91BT1i/VTVhDqrauvK1anEHsz48et751c27tSV&#10;JPtKwcNNK9TiA9ay6PDjza+A1hXziPXTXJjebvBV+QAAAAAAAAAAAAAAAID91dY2nKgr55EES034&#10;bHVK0Yf8yqaf6kqSuhSUN7UveGT9VWrRAdm05BBHS2H6y7pSHkmcNC9Ke02dUgAAAAAAAAAAAAAA&#10;AAB29uijj+6nLeSRhEt1TfiF1asbDlenFhFy7n52P11Rso/smF+x7kS16B4ZZWJsa2FGsa6MRxIw&#10;hWnF6tQCljFnzpwJMzOzzzQj/ziu+6cAAAAAAAAAAAAAAAAYsqraUI2ukEcSL9W1ddurautuUKcW&#10;Sn7Fuuc1RcleKXho7Yb5D6w7TC22RxsXpae1LMp4W1vEIwmX5kUZO43jxF7q9AKWMWvWsYdkeo43&#10;zMyYceJB6scAAAAAAAAAAAAAAAAYqurqunm6Mh5J3FTV1j1TU1MzUZ3ipDb/4cY5+ZWNO3WFycgU&#10;VDS+k3P/qw612B61FmZ8vWVxRoeuiEcSMy2FGVvV6QUshQIlAAAAAAAAAAAAAADAMAmHwwfoSngk&#10;sWN+GmV1dd1cdZqT1oLKxpd1hcnI5Fesfev8Va/vrRbp17tLxH4thWkv6Qp4JLGzqTCjSJ1mwFIo&#10;UAIAAAAAAAAAAAAAAAyj6lDor7oSHrFD6irKysrGqlOdVPIfefdzusJkZPLKG9ep2ffok6sPz9QV&#10;74g9ok4zYDkUKAGMAvPecXx30vYhhBBCEjc9r2dinAwAAAAAAAAAAHrV1bVF+vIdsUOqQnVvVVVV&#10;udTpTg6GMSa/Yt0rutJkT/LKmwZcnmxelF6iK90Rm6QovVWdasByKFACiJ+p+6YI91SnyMx2Cs9p&#10;DpGV7xTZX3WJo++Vf35usvC8OVkcbRBCCCF2jUO4P3IJ979dIvv38rXvG/LPReZrovyZe7LITp8k&#10;pk9UL5oAAAAAAAAAgGTy8MMPH1hVE2rTle+ITVJb17p6dehUdcpt77IH135eV5rsSUF54xtq1n6t&#10;my/2bSnKaNCW7oht0lKUvkSdcsByKFACGLyZB7pE1iku4S5yCc9PHcJT6xDZH+iKJIQQQgjZPfL1&#10;s8UlshtkfmEWLM3XVKeYM0W9yAIAAAAAAAAA7Gp1begpbfGO2CrVtXW3qFNua3kVTc/ripNm8ssb&#10;P55771rzq7z6taHosKmtRRmNusIdsVc2zZ/iVKcdsBwKlAD2YC+nyDzPKdw/dorskEu439WVQQgh&#10;hBAy1GR/YBYru19zPZean+ysXosBAAAAAAAAAHZQVVt3g65wR2yYmrr71Gm3pcsefCNTV5w0k1/R&#10;9HHO/a861Kx92njtYdmthembdWU7Yq+0FGW8q047YEkUKAFEc4ns61wi6wmX8Lwr06EveRBCCCFk&#10;OCNfjzvNT3h2CvczDpF1sxBpe/yHmgAAAAAAAAAAi+NrvJMj8jx3VlfXrVGn3XbyKtb+q4/yZNtF&#10;f2o6VM3Wp5ZFhx/fXJTRqSvbEfulZVHaUnXqAUuiQAkgRcw50SxnuISn3Sxr6EochBBCCBndmK/R&#10;5mt1qvC85BBZF6qXcQAAAAAAAABAIqmuqX1DV7gj9kxVdd0/V65cOUGdfls4574X9teVJxdUNnZc&#10;9uDbJ6nZ+tR6TdqFupIdsW82LpqSpk4/YEkUKIGkMzZVzDzUKbJvdAlPm66gQQghhJDEiFO4t8p8&#10;NUUceZh8jR/f/VIPAAAAAAAAALCsqtq6Ql3Rjtg5odfD4fAB6hJIePmVTSFdgXJ+eeOVapY+tRSl&#10;leoKdsS+aV6U8T91+gHLokAJJAeHcB/rFJ5vuIRnk66AQQghhJDEjlNkb5f5fqrIOl6+9I/tvgMA&#10;AAAAAAAAAFhO74IdsXuqaureDIfDtvgkBF15Mq98/XfU5D61FKXfpivYEXtnY2H67eoSACyLAiVg&#10;XxPFzHSHcH/LIbI/1BUtCCGEEGLPOEX2J05x9F0u4Xar2wIAAAAAAAAAgFXUhMJbogt2xP6pCoXf&#10;UZdAwsovb/xWr/Jk5boqOWlM9xx6LYUZK3TlOpIE+dKhR6nLALAsCpSA/TiF5yaHcL+iK1QQQggh&#10;JHniEtmdLuF+3SGybhdixt7qVgEAAAAAAAAAMJpCofqrdQU7Yv8keokyv3zdxt3Kk/LP5//49X7f&#10;gGgtSvdqi3UkCZLxtroMAEujQAnYxfSJLuF+0vz6Tl2BghBCCCHJHfMewSE8/9pXHHmYunkAAAAA&#10;AAAAAIyGu+++ey9duY4kR6prwi+sXLlynLocEsb88qZzIsuTCyobOy596M0j1WSt5kWHnqUv1pGk&#10;SFH6L9SlAFgaBUogoY1LEbNPcgrPJ7qiBCGEEEKILmaZMlV4coU4bi91TwEAAAAAAAAAGEnVNaH1&#10;unIdSZLU1a9MtBJlQUXTkz3lyfzKpp0LKpq+rCZptV572EnaUh1JijQXZuzcstA5RV0OgKVRoAQS&#10;z0SRfbBDZC3XFSIIIYQQQgYTp8j+6kFiToq6zQAAAAAAAAAAjITq6tDl2mIdSZqsrgn/SF0Olpdz&#10;/6uOgorGjp4CZV7luio1SWtjYYanuTBtu65YR5IjzYvSP1aXA2B5FCiBxHGAmOFMFe6fOPiabkII&#10;IYTEOU7hvmeSyDxc3XYAAAAAAAAAAIbTI7W1k3WlOpJcqaqtvUFdEpa2oLzx5l3lyYqmtrnh8Hg1&#10;qZcPF6ZN2ViU8YmuVEeSKNdO+5W6JADLo0AJJIKp+7qE516XcLfpCg+EEEIIIfGIvNdodwr3YxNF&#10;drq6CQEAAAAAAAAADJfqmvCrulIdSa6sDodnqEvCsvLLG4t6CpTzH35npvpxL4YQ41qL0t7QFupI&#10;UmXtwrR91GUBWB4FSsDS9nYJz4MUJwkhhBAykpH3Hx0O4e732zcAAAAAAAAAAENUXRu+VVeoI8mV&#10;6tq6DnVJWNr8B96YkXP3u/upP2q1FKZX6sp0JPmiLgkgIVCgBKwpVXjuconsnbpSAyGEEELISETe&#10;i3Q6hLta3Z4AAAAAAAAAAOIpHA6n6wp1JPlSVVPXKK+HPr8WOxG0Xpt+ta5IR5IvG4v4+m4kFgqU&#10;gKWMdwr3fF2BgRBCCCFkNOMQ7mVCzJmg7lkAAAAAAAAAAPFQFQq/qCvUkWRM/b3qskg4W5dMn6Yr&#10;0pHkzPtXTd5fXRpAQqBACVhDqnCf5RTuj3SFBUIIIYQQK8QpPNscIjNH3b4AAAAAAAAAAIZqdXVt&#10;mb5MR5Ixj1eH8tWlkTBeyRMTWgvTWnVFOpJ8aVmUtt0QYoy6PICEQIESGF2pYuahLuGu0pUUCCGE&#10;EEKsGKfI+meKyJytbmcAAAAAAAAAALEqr6py6Yp0JDlTXRPaumrVKqe6PBLCpsL0VboiHUnObFqc&#10;8V11aQAJgwIlMHqcIusup8jerismEEIIIYRYOS7hbnMI9y/lLc247jsbAAAAAAAAAEBMqmtCb+jK&#10;dCQ5s7q27jV1aVhey6JpVzYXZXTqinQkOfPxwrRZ6vIAEgYFSmDkTRQz050i+xNdGYEQQgghJJHi&#10;Ep5Wp5hztLrNAQAAAAAAAAAMVm1t+G5dkY4kb6qqwvPV5WFZxsKJB7cUpm/XlehIcqZlUdpmdXkA&#10;CYUCJTCixjuE+z5d+YAQQgghJJHjFO6wEHMmqHseAAAAAAAAAMBAPfbEE5OqakKduiIdSd48+eST&#10;B6pLxJJaCjMqdCU6krxpLkr/hbo8gIRCgRIYGQ4x+xincLfoCgeEEEIIIXaIQ2RvcQj3Ger2BwAA&#10;AAAAAAAwUNW1dZ/qSnQkiVMb+q+6PCynedG0s3QFOpLkuWbaqeoSARIKBUpg+DlF9g90JQNCCCGE&#10;EDvGKTz/J0TaPupWCAAAAAAAAACwJzU14e9rS3QkuVMTulpdIpZhCDG2tTDjU22BjiRtmhelfWxe&#10;G+oyARIKBUpg+EwU2elO4X5dVywghBBCCLFzHCL77YPEnBnqtggAAAAAAAAA0J9nn312L22BjiR1&#10;qmvrWleuXDlBXSaW0Lwo7Q+6Ah1J8hSl368uESDhUKAEhodDuIucInubrlBACCGEEJIscYms29Xt&#10;EQAAAAAAAACgP7oCHSFVNaG71CUy6j7MEwdoy3OELEo7RV0mQMKhQAnEX6rIWu0S2Z26EgEhhBBC&#10;SDLFvCdyCc8L6jYJAAAAAAAAANCXqto6n65AR8jq1asPV5fJqGouSv+vtjxHkjrNRWkfqUsESEgU&#10;KIH4OVDMSp0sPJt15QFCCCGEkGSOS3g2HShmH6lumwAAAAAAAAAA0cLh8BRdeY6QqlB9jbpMRk3z&#10;orQzdeU5QlqLMh5XlwmQkChQAvGRIjLPdQlPu64wQAghhBBCuuMQ7svV7RMAAAAAAAAAIFJZWdnY&#10;qprQZl2BjpCqqoYMdamMiuaijFe15TmS9NlQOPVEdZkACYkCJTB0LuEpc4nsnbqSACGEEEII2T2p&#10;wv0TdRsFAAAAAAAAAIhUXVv3dV15jpCqmtD76jIZcS2Lpl2pK84R0rwovU1dJkDCokAJDMlYp3D/&#10;TVcMIIQQQgghfccl3E/Ke6kJ3bdUAAAAAAAAAIAuq1eHsnXlOULMVD/55KHqUhlRLUUZ7+vKc4S0&#10;FmY8py4TIGFRoARiNsYp3Ot0hQBCCCGEELLnOIRngxDTJql7KwAAAAAAAACAaXV16GNdeY6QqprQ&#10;VnWZjJjWwrQLtcU5QmQ2XJdymLpUgIRFgRKIxSH76UoAhBBCCCFk8JkojspQN1kAAAAAAAAAgOq6&#10;+u/qynOEmHm8tvZYdakMu5V5YlxrYcZGXXGOEDPqUgESGgVKYHAmCU+WU2Tv0L35TwghhBBCYstE&#10;MWvEft8DAAAAAAAAAJZWU1N/jK44R4iZqtrQ8+pSGXYt10w9QVeaI8RMS1Hao+pSARIaBUpg4CaJ&#10;rAsdInu77k1/QgghhBAytDhE5gJ12wUAAAAAAAAAya2qJvS+rjxHSHVt3c6amjVHqUtlWG0sSv9I&#10;V5wjxMyma6fNUZcKkNAoUAID4xTu+S7hbte92U8IIYQQQoYel/B0OETWHer2CwAAAAAAAACSV1Vt&#10;3QO68hwhXakNl6tLZdh8uNA5RVeaI6QnxkKxj7pcgIRGgRLYM6fwXK17k58QQgghhMQ3LpHd6RDu&#10;UnUbBgAAAAAAAADJafXq2hO1xTlCZKpqQp0rw+ED1OUyLFoLMxp1pTlCzDQXpj+mLhUg4VGgBPpn&#10;fpWk7s19QgghhBAyPOkuUWbdrG7HAAAAAAAAACA5VdeENurKc4SYqa6t86tLJe5eyRMTmgvT23XF&#10;OULMtCyedra6XICER4ES6JtTuK/RvalPCCGEEEKGP6nCc726LQMAAAAAAACA5LO6pu5vuuIcIWaq&#10;a0Kb7r777r3U5RJXLYVpP9KV5ggx01yUvqNzvthXXS5AwqNACei5hLtI90Y+IYQQQggZuTiE+xZ1&#10;ewYAAAAAAAAAySUUCqXpinOE9KSqqu4kdbnEVUthxnu64hwhZloK0yvVpQLYAgVKoDeHcC/WvYFP&#10;CCGEEEJGNt1f5+2+Td2mAQAAAAAAAEBy0ZXmCOlJVXXdGnWpxM3ma6Z9QVeaI6Qnm66dNl9dLoAt&#10;UKAEdjdRzPmC7s17QgghhBAyOnGJ7J0pIusmdbsGAAAAAAAAAMnj8Zq6Kl1xjpCerFy5coK6XOKi&#10;ZXHGw7rSHCFmWgozthpCjFWXC2ALFCiBz0wU7unmG/S6N+4JIYQQQsjoxSU8HQ7hWaBu2wAAAAAA&#10;AAAgOTzyyCOTdaU5QnoSCtVfrS6XITMWin10pTlCerJpUfrf1eUC2AYFSqDb/iJjsu7NekIIIYQQ&#10;Yp1MFLOPUbdvAAAAAAAAAGB/ZWVlY3WlOUJ6UlUT2qwulyFrXjztMl1pjpBdKUxfqC4XwDYoUAJC&#10;TBFHO10ie7PuTXpCCCGEEGKtHCxmp6nbOAAAAAAAAACwv6qquvt1xTlCevLss8/upS6XIWlZlLZG&#10;W5ojRKa5MG27ulQAW6FACRyyn1N4mnRvzhNCCCGEEOvFKdxbhZhzgLqZAwAAAAAAAAB7q6mpOUZX&#10;miOkJ6tr6+5Ql0vMWq6YOElXmiOkJ82F6a+rywWwFQqUSHJjU4X7Sd0b84QQQgghxLpxCPdadT8H&#10;AAAAAAAAAPa2cuXKCbrSHCE9qa4JrVeXS8w2Xps+V1eaI6Qn5le8q8sFsBUKlEhmDuG+T/eGPCGE&#10;EEIIsX4cIrtW3dYBAAAAAAAAgL3VhEL36opzhJiprq3rUJdKzFoKp9XrSnOE9ERdKoDtUKBEsnIK&#10;d57ujXhCCCGEEJI4cYis76rbOwAAAAAAAACwr8erq8/TFecI6Ul1dfhGdbkMmlEmxuoKc4T0pKUo&#10;4111uQC2Q4ESyehAMftI3RvwhBBCCCEk8ZIiMs9Vt3kAAAAAAAAAYE+rVq3au6omtE1XnCPETHWo&#10;bo26XAZtc6Frsq40R8iuFGbkqssFsB0KlEg2TjHnAKfI3q57850QQgghhCRm9hNpU9TtHgAAAAAA&#10;AADYU1Vt+GFdcY4QM1U1oc3qUhm0lsL032hLc4SoGHligrpcANuhQIlkkyrcL+jedCeEEEIIIYkb&#10;l3DzzREAAAAAAAAA7G11be0XdcU5QnryeG3t6epyGRRdYY6QnrQUpb2sLhXAlihQIpk4hfvHujfc&#10;CSGEEEJI4scpskLqtg8AAAAAAAAA7McwjDE1tXVbdMU5QsysrgndqS6XQdGV5gjZlUWHX6QuFcCW&#10;KFAiWaSK2We5RHan7s12QgghhBCS+DHv9VzCfYW6/QMAAAAAAAAA+6kK1f1DV5wjxExVbd0z6lIZ&#10;sC2L0y7QluYIUdm05BCHulwAW6JAieSQeqDuTXZCCCGEEGKvuISnXYi0g9VNIAAAAAAAAADYy+ra&#10;2nN0xTlCevLoo4/upy6XAWktSq/VleYIMdNclP6kulQA26JAiWTgFO463RvshBBCCCHEfnEI9yvy&#10;FnCv7jtBAAAAAAAAALCZqppQm644R4iZ6urwyepSGZCWxWkf6IpzhJhpvnZaobpUANuiQAm7SxVZ&#10;V+reWCeEEEIIIfaNU7i/pm4HAQAAAAAAAMBeqqrDjbriHCEqN6lLZUCaizI6dMU5QsxsudJxiLpU&#10;ANuiQAk7myiyD9a9oU4IIYQQQuyfSWJ2protBAAAAAAAAAD7CDU0nKEpzRHSlepQ3Rp1qezRxsKM&#10;XF1pjpCuFKY/py4VwNYoUMLOXMLzhu7NdEIIIYQQYv+4RPZGeUs4rvvOEAAAAAAAAABsRFecI8RM&#10;VU2oc+XKlQP65XhrYfrPtcU5QmRaCtNvV5cKYGsUKGFXDpF1h0tkd+reTCeEEEIIIckRh3B/U90e&#10;AgAAAAAAAIB9VNeG/qcrzxFiZtWqVU51qfSreXHGU7riHCHNhRk7N+ZNmqguFcDWKFDCjg4QRzlc&#10;wt2mexOdEEIIIYQkVw4Us1LVbSIAAAAAAAAA2ENNff0puuIcIWZqa2uPVZdKv1qLMpp15TlCmhel&#10;vaYuE8D2KFDChsa4hLtK9+Y5IYQQQghJvjiFZ526TwQAAAAAAAAAe6iqqtpfV5wjxExtbd0d6lLp&#10;0+ZC12RdcY4QM5sK04LqUgFsjwIl7CZVZObq3jgnhBBCCCHJm1Th9qnbRQAAAAAAAACwh5qaugZd&#10;eY6Q6trQe+oy6dPGovSLdcU5Qsyv7379fLG3ulQA26NACXuZsbdLZG/SvWlOCCGEEEKSN07h+XSi&#10;mDZJ3TQCAAAAAAAAQOKrrQ1/UVeeI8SMukz61FKUVqorzxHSsnj6NnWZAEmBAiXsxCncP9a9YU4I&#10;IYQQQohLuB9Qt40AbG6SmHOaQ2T9XD7u/+YSnnfl/z/tkn+eKGYfo2YBAAAAAABIfFVVVa6qmlCn&#10;rjxHiLpM+tRSlFGpK88R0lqU9jV1mQBJgQIlbGS87o1yQgghhCRvpow52sg+9BzjkZXVRn82t242&#10;Vtz0HSN9v5O16yH2iVPMOVrdOwKwmVQx80CnyHpd99iPjktk36cWG3UpYsZB0fvnEO4z1GQAAAAA&#10;AID+VdWGntCV5whZuXLlOHWZaDUXpr2uLc+RpI+6RICkQYESdpEqPG9Ev+lECCGEJEOuyr3ZuGPZ&#10;9xM+V867STu+WHPe8VcYb73eqCqSA/f7Xz1oHHnw6dp1ksSPS3j+J28dx3bfQcIKnMKd5xLZy2JJ&#10;qnBfNElkfs4p5swQIm0ftUokIYfwLNA95vuKvH5+rxYddSkUKAEAAAAAwFBU14aLdOU5QqpD9Req&#10;y6SXV/LEBF1xjpDWxemb1GUCJA0KlLADh/Ac4xLZndFvOhFCCCHJkMfKQ6r6l9jMT4nUjS+W/Pne&#10;R9RaP9PZ2Wk81fCc8effPmz88gf3deXxh8PGxg3Nao7P7OzYaSy6tFi7bpL4cYrMc9VtJCzAJTwN&#10;uvM02DhF9g6ncD8mz+95atVIEg6RdaHumugvDuG+XC0+6lIoUAIAAAAAgKFYtWrVQVU1oXZdgY4k&#10;d6pq6/r8V8QbF01J05fnSLKnpTDjRnWZAEmDAiXswMWnTxJCCEniUKD8LIfvfYLx9htNao3d3n/n&#10;Q2PplaXG1L2O1y4zZcwxxvknXmX8rbxWLdFt586dxle9d2mXIYkdh8jeom4jYQHxKlBGxik8/5nI&#10;17Unicn7y2uoJfoacAl3u0tk/8QpMk91iFmHOMWcKSniyMPMgq2cViV/dpxawahLoUAJAAAAAACG&#10;qqq27hldgY4kd6pr6z5Rl0gvGxamnawrzxGy+arJLnWZAEmDAiUSXYrwXB39ZhMhhBCSTKFA+Vne&#10;Xf+BWlu3H995jzF1gr44qcvcrPnGtq3b1dJmibLTCN74Le28JLGTKrKuU7eTGGXDUaA0Y35CvUu4&#10;v6U2A5syP1E2+tw7hHurWZZUs1heCgVKAAAAAAAwVNW14Rt1BTqS3Kmqqd2mLpFeWgsPz9WV50hy&#10;p7ko/SN1iQBJhQIlEp1TeNZHv9lECCGEJFMoUHanvvoptaZu88++TjvfHjPmaLWGbuZXf5/pydPP&#10;SxI2TuFuV7eTGGW6AqX88V4yY/qLQ8w+crLIPtMlsh6KXr4nZonSIbLukPMnkakpctw7I+MQ7iI1&#10;0XbkYzkcfd4niczD1eRhdaCYOVNuvy4y+4uMyWrygKVQoAQAAAAAAEMVDof3qQmFO6ILdJZMbd2W&#10;qlB4g/zvh9W1oberQnVvyf++bKYmVL+yuiZ0767Uhm+tqqlbGh25nkDkfKtrw/Vd66gJv9K1ztq6&#10;pq7114Q2yXm377b9JEpVTahNXSK9tBSm364r0CVLWooytjQXpn/YXJTxfsuijLfl/7/eUpT+cktR&#10;2oufFGbc25PmRek/a1mcsVSXyPnMtC7K+Le5jubFaa91rzPjPXMbrYXpm+V2OnT7YbVsKkxPsl+o&#10;A90oUCKROcScy6PfaCKEEEKSLRQojzauu9yv1tLt6/4f7ZqWsf8pxjFTzzNOm32JcUbmZcZ1CwLG&#10;zdfc0ZXPe/KMo+U082u8I9d3yLhjje3bd6i1Gcann27t+lnkPCTx4xSZ31e3lRhFfRQox3dPHbhJ&#10;wpPlFJ4N0esyI891tprN9g4Us1Kjx+8S2YvVZNuJHqsZNWnYTRFHn9B7+9npavKApVCgBAAAAAAA&#10;8WAWB3UluhFNbbilKhR+sao2FK4Ohf5cVRP+RnUofHl1dfj4VatCR6hdHRXV1dWza2rqLquurVtR&#10;XRv+o9zX1TU14RfMoqV2LPZIhxp+Ly2FGRW6Ap0d0lKUvqO1KOOtlkVpa1oLM/7cWph+Z8s1aVds&#10;Kpz2uQ8WuAb9L6Dj5ZU8MWFDYdrs5sK0S5sL033NhRn3bSycXiP38bmWoox3dWMZ6Wy6dsoctbtA&#10;UqFAicQ1Y2+X8GyKfqOJEEIISbYke4Hy8AknGJs3bVFrMYxXX3lzt+lP1j2jpvStpXmTUTi/ZLfl&#10;8s6+Tk3tdl2Bf7fpJPHjEtmbhJgzQd1cYpTEq0CpjHcKz7PR65PbeFZOMz+50vaSrEA5JnqsDuGu&#10;UtOGHQVKAAAAAABgKbW1DcdqCnTDEvMTHqtDdY/K/7+9OlSf312QXJWwhZOVK1ce8Hht7bHV1aEv&#10;VYfC36mpCVetrq1riR53IkaOTftL8OaijFd1BbpEStenOpqf+rg4496Womk3bF407axPr556mBpi&#10;Qmq5+vAjWgvTLmwtSrvVHFfr4rR/thSmbdeNP+4pTFundgNIOhQokahSxZyLot9kIoQQQpIxyV6g&#10;XHRZsVpDt5kpZ+w2fSAFyh7nHn/FruWmjDnaeOWF19SUbpHrJfaIQ7i/qW4vMUriXKCUZhxklmOj&#10;12l+QqWawdZ0BcpU4T5LTbad6LHK6+nbatKw0xUozeOvJg9YCgVKAAAAAAAQLzU1dX/SleiGEvPT&#10;JFdXh0pqasKff/zxcPqqVav2VpuzvTVr1jhramqOqQmFrq6uqVupOz5Wz+OP1x6rhrMbbYHO4mlZ&#10;nPZia2HaVzZde/hpLYsPP8LIE+PUcGxv07VTnC1F045rKczI21SY/pvWooxm3TEaUorSv6U2ByQd&#10;CpRIUGNcwt0S/SYTIYQQkoxJ9gLlxk9a1BoM438vv9FremSB8s3XGo1p+5zY9fNZqXONWxeVqSnd&#10;Gmqe2m3Zay9drqZ0O3ba+btNJ4kfh8jeIsTUfdU9JkZB/AuUQjhFViB6nU7h+aGabGvRBUqXyO40&#10;P71fTbYdea5Du4939AqUzq5PtRVju6cOXAoFSgAAAAAAEE9VoVCNrkg3oNSE/ltdW+evra2dHA6H&#10;DzAMIym+1mUwVsrjUtXQkLG6JvSjmtq6LdrjaKFU14aL1K7vsnZh2j7aAp3F0lyYsapl0eHntlwx&#10;bZIxd2i/NLaj188Xe7cUTk1pLTw8t2VR2oO6YziYfLJoalJ8CgGgQ4ESich8Myn6DSZCCCEkWZPM&#10;BcpDxh2rlu52/RXBXvNEFihf/9/bvaZH6mjv2G3ajIM+p6Z0W3nfX3ebTuwRp3AvVbeZGAXDUaCU&#10;en21s0u4m9U0W+tdoPS0qUm2lCI8J0WNdxQLlLGVdFMoUAIAAAAAgHirqg1fU1UT2qYr1JmR09rl&#10;f1tW14TrV9fWn6MWQ4yqqqpc1aHwH+Vxba6ureuIPt6jmaqqul+o3dyleWHawboC3WimpTDj0+ZF&#10;aa99sihjntpNxGjDdSmHyeP5vebC9I+bizK26Y53ryxKD6nFgaREgRKJKPrNJUIIISSZk8wFyvR9&#10;T1ZLd/u8e36veQZToFxVWddr+vqm99VUw3h33Qe9ppPEj1O4t8pbTP4h9SgZpgKl9u8M8se2/0fK&#10;0QXKFOE+WU2yq7FO4dnQM97RKlDK7bbvJ+ZMUZMGJYUCJQAAAIAeeXl544LB4Cy/3/95rzd4lpni&#10;4mDWwoUL91GzAMCgrK6t/WJNbXh1dU342epQ3T/l/z9QW1t/gZzEL0SHUW1t+Jrq2vCT1TWhjbpS&#10;40hGnvc6tVu7bP7yZJe2RDeCaS7M2Nm8OOO/GwvTf7Dh6pTD1K5hGGy8Ij2ttTD9ztai9GfNomrk&#10;eZB/fq9lUXqZmhVIWhQokWgOFLOOin5ziRBCCEnmJHOB8ppLdv+K7ePSLug1T/RXeB816fSunDrz&#10;YqPiz4+rKYaxY/sOY25W7wLmc0+/rOYwjE8+bu41ndgjk4Tb/J0hRsHIFijTbP9+U2SB0incK9WP&#10;bW2S8GQ5RfYOc8yjUaB0ieydTpF5vfrxoKVQoAQAAACwdOnSA0pKgt/0+Uu3+wMrjOh4fcEdPt+K&#10;u28tLT1ELQIASACGYYx5vLruvJqaut+an06pKzgOe2pD/1K7s8unV089LLJEN5JpKcyo31Q0rbDz&#10;phQKSqPAEGLMhmunzWkpSj9vQ9FhU9WPgaRHgRKJxik8r0a/uUQIIYQkc5K5QPnDr/+fWrrbngqU&#10;Ojt37jSefeol4/wTr+q1rJnIAmVryybtPCTx4xLud+StJv/oehRQoOxfinBPNSPEIfupH/Wrp0Ap&#10;/970f/KPlrqmzX37bDzxlSoyP+8S2ZtGukApt9kpt12ifhSTlBgLlOo4Dvenqu41XOcMAAAAgOLz&#10;Bef7Ays2RZcm+0ibz1d6q1oUAJBgHq+pP6Wqpu6X2qLjMKWquu4/avO7bLsuLV1XbhyubFw0/ZmW&#10;RWkLWgqnpqhdAABLoUCJRJIqjjnUJTwd0W8uEUIIIckcCpSfiaVAaXrm7y8YMyae1mtZMxQokyf7&#10;i4zJ6rYTI2hkC5Qz9laTtSaKozKcwnO3Q2S/aJbxepYz/w7iFO61ctrfHMKzQM2+GznP7yKzv5ju&#10;UpN24xTZv4mcL0Vkn6gm9RgntxNwiaP/bX6yYeT+yz+vlz/f7VMl5fpujFyf/POf5XyvRf5sIJGr&#10;mtC9xvhJEVnnyLH8Sa7/jchxfDYe97uTRXatnKdEiDkD2r5DuL8Xve89kWN/VJ67l3TTIiPP4XfU&#10;6gal97rcj8ntPd37531Hzv8ttbpdUgZYoHSKzBK57/+Q53dj5Lxyve/LsYfkcbxMzRqz/UXWZLme&#10;u+Q6/yW3szlyO93byja39dcU4c5TiwAAAAAYCp8vcK3XF2zXFCX7TYk/+Ee1CgBAAlq1atXeq2pq&#10;Tni8pvZpXekxnqmuDa1Tm92lpTAjT1d0jGfkNra2LkpbtGnJIQ61WQCwLAqUSCRO4bk/+g0cQggh&#10;JNmTzAXKL+XeopbuNjfzsl7zRBYo//fKm8ZZRxcYF5z8JePRB2vUT7u98u9Xey1rpuntd9QchvHR&#10;hxu08xB7JFW4X1C3nRhBrhEtUIpx3VN7cwm3WRjbrbDYV8wSmUNkzVWLdomeR15PM9Wk3cjxtkXO&#10;5xDZ+WqSMJdxiuxPIqfrombvIvflId08g81AP+FyIJwi81I5rg912+kr8u96Wx3y73tqFX2S631b&#10;t/xgIs/BG2p1g6Jb12Ajz9eranW7pOyhQJkqss+U12dz9Dy6mJ+mO0kccbhadDD2luegQR6bdt16&#10;dTGvVaeYs1AtDwAAAGCwli3znejzl3bqCpJ7irmc11u6SK0KAJDYxqyuDi3WlR/jkeqa0Hq1nV02&#10;LZq2WFd6jE/SQy1XTJukNgUACYECJRJJqvD0+gQMQuyc49IvML44t9C45doy47tlv+zKmtqnu8pA&#10;A03lX1bvWrZwfknX+j7vnq/dHiH9Zd6pC7uuny9fHth1Td37i5W9rjnz65CHkg0fb9xtfb/52QO7&#10;tmdu/+IzFmn3L5mTzAXKwyecoJbuVpTn7TWPeR31eP6ZV3abdu8vHlBTupnXeeT0jP1PMTo7O9VU&#10;w1jf9N5u04n9om47MYJGrkDZV2nOeYBLZHf2nr//mMukiKxr1UriUaAcN5D9cAh3hZq/i9UKlA6R&#10;9bJu/QONU7g75NHcX62ul2QrUKaK2RcP9vo0599XHHlY18oHYF8xY+pgtxEZec56fQsUAAAAgD2Y&#10;W1Y23usLfqorRw405vJLliyJ27+GAwCMvscfD82srql9urq2rk1Xhowlcl2tavW7tBRm/Ehffowt&#10;cn3vtRSl36RWDwAJhwIlEkWKyLxa92YNIYmUtH1PNjJdXzBOOepi45pLlhs/++7vjH8++e+u0phV&#10;tDS3GqHH/2788Bu/Nq648Ebj1JkXG+4pZxvp+52sHRNJnEzb+0Rjdurnu77i+IzMy4zrFviNX/7w&#10;D8bqh8PG/15+Q10Bie+NV9calX9ebXyl5IfGvFOuNk46ItfImnKWfPydpD0udkgyFygPGXesWrrb&#10;G/97u9c8/RUozUQqXvy13aZdOe9GNaXbD752927Tif1ifj2wuv3ECBmOAqVLuMuj1ynP7S1q8i4T&#10;RdrBTpG9PXpeM3K/OuS0tx3C87Bc32+7Y36tsee93efLOsVcV+TPzAy2QBn5MzPm9l0ie7PKrk/G&#10;nCiOnN61IkXu388ni+y3eiLnfX/39ZjFuM+m9xW5qn261xirORPkPu+27Z7I47hDTnvdKTLv/+xY&#10;Zj/f16dtynnbJ4rZx6gV78YpPPWR+y3nbe29jt3HFh2nyAqp1Q1K7/Vk74jcrhyXPLe7zxMdeb5q&#10;1Op2SemjQGl+nXbkz+RY35N5wTx+3ddl9mvyv1sj54mMXPUeH0fynGRHXl89kdvpkNemHKPn/2Su&#10;l38uk9t9sq9zZhZn1SoBAAAADERJyYpzdaXIwcbrDfxMrRIAYCMra2om1oRCv66urftUV4ocTOQ6&#10;tqjV7tJclPYHXRFyMGkuzNjZUpj2xKZrDz9NrRYAEhYFSiQKl3D/W/dGDSFWzRznmUbOqQuNkiVf&#10;Nx57qKbrU/US3cZPWozqx9YY3yz9qbHgvKVdRdBDxh6rHT8ZvZhFwc+784wv5d5sfOf2nxtVjzYY&#10;77/7kTqLya2leZOxqrLO+O4dvzCuyrnJOHnGRcah4xL/Gk7mAqWZjz7YoNbQ7ciDT99t+mAKlH+r&#10;CO36+ZQxRxvP//NlNaWbnYu4pDtmOUjdfmKEuOJcoJwkZmfKvzv0+hriSWLONDVLj7EO4X4lej4z&#10;zu6vku7z676dIvNUOc9/zXnltprlj8ZGr2MwBUqnyPL3/Nn8e49c92Vy1r26l+iyl0Nk5btE9nNC&#10;zNhb/UxLrm9e5PrNcpyaNKxcIuvxyO12b9vdLo/xN9UsWg6RmSPH29R72eyNB4pZqWq2Pk0Wnv+L&#10;XlZNGnY910BP5LmN6ZMtU/ooUMpjutr8f3M75nWtZu9FXhu3Ry/fvZw7rGbRmiSmT5THeZNmuboD&#10;xAynmq0XuT9f0i0n9/cXahYAAAAAe1LiLd2gK0QONl5v4D21SgCADT377LN7VdXW3VATCn8SXYwc&#10;TNTqdtlYOP1pXSlywFmU/qdtiw8/Qq0OABIeBUokAqeYMyP6zRlCrJYT0i80gjd+y3j4L6uN99Z/&#10;oKo29rd9246uT9H85Q/u6yqkTZ1wgvb4kOHLme48445l3zceWVllvPV6kzozGKi2tnbjuadfMu6+&#10;64/G1RfdmpCftprsBcrCy4rVGrq99p+3dpu+pwLlC//6j5rafT30PI+df+KV6qfdWjZu6rUssWdS&#10;Rdbx6jYUIyCeBUp57maZhcbo9Tmivvba5NR8wr1Z+EsV7ovVLHuyl1xvZff6Zx0Vva7BFCjlej5y&#10;iexOuf/FaraYjUaBMkW48yK3qba7aZKYlaVm2YND9ksVnr9Hr8P8lEU1Q5/sWqCcLLLPNP8rr8nH&#10;5Cxju+fsW4rIOid6HfJa2C7EcZFF3N24RFavr393CvcP1OR+HSRmHCH3bbdP/5Tjbz9YzE5TswAA&#10;AADoj64MGWuWLSs9TK0WAGBTK1eunFBVX59bEwpviS5HDiRqNbvEWqBsvjbtpx8UZkxWqwEA26BA&#10;iUTgFO6vRL4xQ4gVMnWv442bFt5u1Nc8bXz84SeqXoOOjg7jzVfXGuX3rzJyPneN9tiRoeWYw88z&#10;vv/VXxkvPfc/Y1PLZnXkES/t7R3GW681GpV/WW3knpYY13CyFyjNT4U0y9yRvlL8g13T91SgPGlG&#10;rpra7fwTr+r6dN1Pt2xVP+mWy3Na0sQpPKvUbShGQJwKlOMcwv19p8jeFr0uuf5W3afpyfkbo+d1&#10;iqwb1eSBGusS2f+Tf1/5Y/S6BlqglNfbTWZ50iE8N6tZhmQ0CpRyDL0+QVIe39PV5AFK20fu+4fR&#10;6zH/MZ2aQcuuBUqXcN8qY36QTJ8FyGi6vzenCPc1avJuJorsdPPaiJxX/vl5OWmPZc0eKWL2SZHL&#10;m5HH5BE1GQAAAEB/dEXIWFNcHDhBrRYAYHNlZWVjH1sdOlVXkuwvq1at2u3TIpuLMjp0Bcm+0lyY&#10;cd+Hec4D1OIAYDsUKJEAxpmfZBH9xgwho5Xbbv6u8cnHzUZ7W7uq1KA/Zqnp3fUfGDdctUJ7PMnA&#10;cvKMXGNN7T+NzZu2qCOLkbJt6zbjPy++Zpxz3OXac2OFJHuB0sySBQG1lm47d3YaxUVf1c47kLQ2&#10;b1Jr6vbqy29o5yP2jEN4tqn7UIwAXYHSIdwVLuEu31OcwrNG5uPoUmJPzL9HpIg5c9SmdjE/GbH3&#10;vNlvqsmDdJTDKbJ3RK9v4AXK7EcmC89mNXnIRrpAOUlknRK5PTNOkRVTic4hjj4yel1yPL9Uk7Xs&#10;WqB0Cnd4kphzmpplQCaKtIOj19PXp3jK47oicr7u62ROipo8YNFf3S6PQYc8K/uryQAAAAD6oitC&#10;xhx/6UC/SgEAYCOrq0PXV9WEtukKk71SU3OUWqyLriQZnZbCjJ2tRRnmv7gFANujQAmrM78CLPIN&#10;GUJGOubX+S7O9xpbtnyqajQYCrN8etkXFnd9YpzueJPPMjt1rlHxp1XqyMEqqv5abxw16Qxj8hj9&#10;eRuNUKDsTrjq72pNn/nRnfcYh4w7Vju/Lu5Dzja2bN79+d78Wm/3lLO18xP7xiEyC9TtKIaZS1Og&#10;jEccwr11onBPV5vZjZx2a/T8TpF5rpo8aC6R9Xr0+gbxCZRNE8Wco9XkIRvpAqUc+y+ittd5gDjK&#10;oSYPmjw+vf7xnPxxn5+KaN9PoPS0q8mDIvfp2d3Xk/2smrQbh/BsiJzPvA7VpEE5WGRmm+c8cl2p&#10;Ys5FajIAAACAvmiLkLGGAiUAJLWq2rrfVNfW7dQWJ3syyAJlS1Hayxu/dMg0NTsA2B4FSlidQ3gq&#10;I9+MIWSkcs7xlxtrap9W9RkMh8ceqjXOOmaBMWXMMdpzkIyZOuEE4/LzbzA2fLRRHSVY1XvvfGgs&#10;OO9647C9jteey5EMBcrumI+fxjfXq7V9xvw0yQJ5rqbtc6J2OTMnTp9n/OXeR9QSn2nb0d71mNQt&#10;Q+wdeQ9aq25HMcziXaA0Pw0yVXgeVKvXckZtU+5Dh5oUkxSRfWLk+swMtEBpxvz6ajV5yEa6QOkQ&#10;Wbt97bZDuD9Sk2Iiz81Nkesz098nGtq1QOkQmW+pyYMiz/dDkeuRf35NTdrlIDEnJXIeM/Jxc62a&#10;PGiaMuaP1CQAAAAAfdEWIWMNBUoASHqV4fDB1TV1j2rLk2YGWKBsXpT+cXPh9EvVbACQNChQwuoi&#10;34ghZLhz+IQTjOLFXzPef/cjVZ3BSFjf+F7XcT9kbPIWKQ8Ze6zhX3qnsbmVr+hONGbZ1bx+R/MT&#10;KSlQfpbDJxxvrH1znVrj7nbu3Gk01D5t/OTbvzXKln+/K3/6TaWxrvFdNcfudmxvM76Ue7N2OyQ5&#10;MlG4J6lbUgyjeBQo5TraXcL9pEO4V6SIGXv8e2308mbpUk2KWfQ6B1qglH9eoybFxUgWKFO0xT93&#10;lZocq/HR69R9DXsP+36Ft+dONXlQBlKgTBVZsyLnMaMmxcTcRuS6HMLzlJoEAAAAoC/aImSsoUAJ&#10;AFCq6+rOqq4NfdS7QBnOUbN00ZYnCzO+bswV49UsAJBUKFDCyvYV7qmRb8QQMlw5bPxxxs++c6+x&#10;cUOLqs1gNGzZvNW456d/7iqy6s6TXbPwi7f2WeBC4mh8a72x4Lyl2nM83KFA2Tv331Op1hqbzZu2&#10;GKfPuVS7bpI8SREe/qHtCNAVKB1i9oVOkXlef0kVmZ+X/812iFmHqFUN0Iy9e2/P8w81MWbR6xxo&#10;gVJu+9tqUlyMZIEyVcw8NHJbZlKF58tqcqzGDWaddi1QyuvnLDV5UAZSoHQI93GR85hRk2IiH4f3&#10;R65LHodWNQkAAABAX7RFyFhDgRIAECEcDu9TVVv3k8gCZV3dmt1+2RRZnGwpSn+3eeHkdDUJAJIS&#10;BUpYWarIeiLyjRhChiO/+elfjE+3bFWVGVjB1k+3Gb/75YPGoeOP054zuyR9v5ONN19tVKOGHXR2&#10;dhrPP/OyMf3AU7XnfLhCgVKfMz15XV+1Pli+L9/Z9amwunWS5IpLeOrVbSmGka5AKX88jP/QOfXA&#10;6O05hOdnamLMotc50AJlqsi+Sk2Ki5EtULpnRm6re3vuk9XkWI3pvc6+S6b2/Qpv9xlq8qAMpEBp&#10;fl135Dxqvs2xx635WnoAAAAA/dIWIWMNBUoAgMaTTz55oFmerK4Jv6B+tEvL4vRzu8qThRlB9SMA&#10;SGoUKGFlDuH+NPqNGELilasvvtVoa2tXdRlYkVlGW1Lg056/RM+NV9/WNT7Yk3lur7jwRu25H45Q&#10;oOw/Zln5wT88prai9+H7HxvzTrlauzxJ3rhEdqcQk/dXt6YYJiNdoJwkpk+M3p7ch9vV5JhFr3Pg&#10;n0CZna8mxQUFSgqUkeuRf+5VoJQ/WxI5z3BEbQoAAABAX7RFyFhDgRIAAAAYEgqUsKqJYma67o0Y&#10;QoaaU468yFj3Nl+XnEja29uNuZmXac9nouXwvU80/lZhj7Ib9qz8/lUj8kmGFCgJGb4cIObMUben&#10;GCYjXaBM0ZfVvqUmxyx6nRQoY0aBUmakC5SpIuv4eEZtCgAAAEBftEXIWEOBEgAAABgSCpSwKpfI&#10;+kX0mzqEDCWHjT/O+Mm3fqtqOkhEZhntqINP157fRMiMgz5nvLvufTUaJIvGt9YbRwzzV3pToCRk&#10;+OISngfV7SmGyUgXKIWYsXf09hzC8w81MWbR60yOAuXMQyO3ZSZVeL6sJsdqXPQ65TFbrqb1QoFy&#10;dwMpUMp1Hxc5jxk1CQAAAMBI0RYhYw0FSgAAAGBIKFDCqlzC/Xr0mzqExJrzT7zK+GRDi6roIJE1&#10;f9JqXPr5xdrzbOW4p5xl7Ni+Q40CyebjDz8xjku7QHttxCMUKAkZ3qjbUwyTkS9QirHR23OK7B1q&#10;Wsyi15kMBUrd16E7RdajanKsxkevc5LIzlTTeqFAubuBFCgnidmZkfOYUZMAAAAAjBRtETLWUKAE&#10;AAAAhoQCJaxp5oEu4WmPflOHkFjy0+/ca7S1tat6Duziz799RHu+rRjPoWcb27ZuV3uOZNX8SYtx&#10;zNTztNfIUEOBkpDhjbpBxTAZhQKlWXx7NXJ7ch861KSYpIg5cyLXZyYZCpQmp3C3RG7PIdwfqUkx&#10;cYqsayPX1x3P/mpyLxQodzeQAqVTzJkSOY+ZFJF1jpo8aE6RuVRuZ3Vk1CQAAAAAfdEWIWMNBUoA&#10;AABgSChQwoocInNB9Bs6hAw25ld2v/zvV1UtB3b03jsfaM+9lXLkwacZWz/dpvYYyW7jJy1G+r4n&#10;a6+VoYQCJSHDG4dwL1G3qRgGo1GglOf0m9HbdIrMc9XkQZNj+F/0+pKlQCnH87uo7XUKMXVfNXnQ&#10;oo+PGfnjcd1Te6NAuTt5/PdYoJTGOIX7093n8zynpg2aU2TvVkh2iqxX1CQAAAAAfdEWIWMNBUoA&#10;AABgSChQwopcIvu+yDdgCBlsph9wqqrjwO7MTxc9ecZF2utgtHPYXscbH7z3kdpToFvj2+8Yk8fo&#10;r5lYQ4GSkOGNU2QN6RP10D/XKBQoJ4nMU6O32UfRbABm7C3H0BG9vtErUGZdGLl+Oa5hLVCmiswz&#10;I7dnxiEyH1aTB+UgkXlE73W5K9VkLQqUuxtggVLuu/tXkfM5RfY2+eM+i6p9mzPBJdy7XdPyuNyp&#10;JgIAAADoi7YIGWsoUAIAAABDQoESVuQQnrci34AhZDA59/jLjY6ODlXHQbK48sIbtdfDaOWQscca&#10;tX97Qu0dsLv776nUXjexhgIlIcMbl/C0q9tUDIPRKFBKE1wie3P0dp3Cc72aPlBjncL9TKrIejx6&#10;XaNVoHSJrFMi128mRWTOVpOHhUO4P47epkPMOk5NHqi95LH4MHo9k8SsLDVda3QLlO6Vvbc9+E/f&#10;TBmFAqVc/3GR85mRP6tQkwdMHoPHotczSczOVJMBAAAA9EVbhIw1FCgBAACAIaFACavZX2RNjn4D&#10;hpCBZnG+z+jo2KmqOEg2S68Maq+L0Yj/+jvVXgF6l3y+SHvtxBIKlIQMb1wiu3OicE9St6uIs1Eq&#10;UJrbvSN6uy7hbk8RWeeoWfZkrFxH19dXpwj3ydHrGq0Cpf5THD1PqcnDQo71huhtysfNplQxU3sM&#10;epu6rzz2VdHrkOt9Us3Qp9EsUKaKzJLobTuF+xo1ecBSRqFAaTLLv5HzmpE/u0FN3iPzkyajl3eJ&#10;rCfUZAAAAAD90RYhYw0FSgAAAGBIKFDCalKF+6LoN2EIGUiK5pfwyZMw7rrzHu31MZKZceDn1N4A&#10;fduyZav2+oklFCgJGf44RVZA3a4izkarQCnE5P2dIvuT6G2bcQr3b+QMfX6dsVPMmeES7n/3zC9/&#10;ND5yeTOjVaCUxsl9a47cRvd2PD9V03uZKI7KUP8bM5fIej56m2Yh1Sk831CzaKWKzM/L490Yvaw8&#10;LtsOFrPT1Gx9Gs0CZYqm+GhGnvuz1Cy9TBLTJ6r/3SVllAqUB4pZR8nrsdfXz8vz8QM5ub+v8x4v&#10;5/lL7+Wyt08UR05X8wAAAADoj7YIGWsoUAIAAABDQoESVuMU2T+IfiOGkD3l8gtuMHbu5JMnYRid&#10;nZ2G7/o7tdfJSGXDxxvV3gD9e+B3j2qvocGGAiUhwx+ncD+jblcRZ6NXoOwu70Vvuyfy7yU75L69&#10;7hSe+x3CfYu8Br7qFFkh+fN1kfOliqyrzHVF/qz756NWoDQ/WfBrkdvoiUtkvy+n3SP34ctyLHc6&#10;RNbTcmwfyZ8/qBYdAs/+8lht1W1XbvNTuY3/fbZtz13yOD4r//893fxmUoUnV624X6NZoDTJ7W+K&#10;3r4Zh/C8JM/tsu7xmteO51k55k/kcViiFt0lZZQKlCa5b9dEzv/Zcp6WFOH+m9zvy+Q1frwZl8i6&#10;RM4fluPaolvGITIXqNUCAAAA2BNtETLWUKAEAAAAhoQCJazGKTz/070ZQ0hfmeM8s6s0B/Qwr4eb&#10;F96uvV6GOwu/uEztBbBn5rWaNfks7bU0mFCgJGT44xTZ69XtKuLMNYoFSpNLZF8Svf2Bx/NHtRpL&#10;FShNcr0fRm6nv8hjEIcCZbfJwt2q28ZAI/el0yHcx6rV7dFoFyilXp8+2l/k+CxVoDS5hPvyyGVi&#10;iflNEmp1AAAAAAZCW4SMNRQoAQAAgCGhQAlrmby/7s0YQvqKe8pZqnYD9DbvlKu1181wZcqYY4yN&#10;G5rV1oGB+etDNdrraTChQEnIyETerO7Vfc+KeBrtAqUpRcw5Ufe1131F7nO7S2T9XC3eJXqe0S5Q&#10;SvvIMb0bua2+Es8CpUmO8dt9fRplf5HLPadWMWAWKFCKScJznlNkb4veD12sWKA0pYjM2QO9XiIj&#10;r9+3hUg7WK0GAAAAwEBpi5CxhgIlAAAAMCQUKGElE8VRGbo3ZQjRJWP/U4yWjZtU7QbobceONiP7&#10;0HO0189w5PZl31dbBgbHc8jZ2mtqoKFAScjIJEW4z1a3rYgjl3D/drLIfjEy8sfjuqeOqHEO4Slz&#10;Cs9/deffjJz+sUO4yyeKmelqmV2ix6Cbx+QS2c9Fzpciss9Vk4aF3N/b5JiadONxCc/7LpH10EQx&#10;52g1exxN3Vduu9Qhsp9yiuwd+u1nd8p9eCNVeO6dJOZMUwsOirx+vie38UFk1KQRtb/ImCz3pbyv&#10;IqWc9p5TZP15PzFnilokgvkPCaOvn1kD/hTOSHL7P4hcj9zmo2rSgDhE1oXyOq+R+9tnoVhOe9cp&#10;3H8xv9ZbLQYAAABgsLRFyFhDgRIAAAAYEgqUsJJU4T5L9wYNIbq8+Nx/VeUG6Fvj2+8Yh447VnsN&#10;xTvrG99TW01u77/7kdH45nrj38+8YtRXP6WNOd2MWXKFYXzvK7/UXlMDDQVKQkYmLuH5jrpthc0d&#10;II52ukTWKQ6RWdAd9xmThSdDTU5IB4ijHE6ReWpPHGLWIWrSiDALkrtvf/aR8scTuqfai0N4jpHX&#10;zOny77cXm2M9UMxKVZMSyiSReXjkOZPJniSmT1STAQAAAAyFtggZayhQAgAAAENCgRJW4hTZP9K9&#10;WU1IdO76xq9V3QbYs+q/rtFeR/HMwi/eqraWHDa1bjHK719lfPnygHHeCVcaJ2TMM448+HTtsdlT&#10;Dt/7RGPmpDOMU4+62Lj49EXG17x3Gc/8/QWjs7NTbc3+tm3dZhy213Ha4zOQUKAkZGTiFO7H1G0r&#10;AAAAAABA7LRFyFhDgRIAAAAYEgqUsBKH8KzTvVlNSGS+cHRBUhWrIj1eWWfcWvgVI2vyWcas1LnG&#10;jImnGRkHnGJMnXCCzPF95ISueY6adLqR6fqCccWFNxm/+MF9xkcfbFBrTQ5X5tykvZ7ileeefklt&#10;yb7eer3JOPe4y43p8nrSHYN459Dxx3VdtzdetcJobdms9sK+jk+/UHscBhIKlISMTBwi62112woA&#10;AAAAABA7bREy1lCgBAAAAIaEAiUsZKzujWpCInPI2GONT7dsVVUb++ro6DA+2dBsfP+rvzIy9hv+&#10;stqSAp/x/rsfGtu2bVd7YD/b5dgO3/sE7fiHmmOnna+2Yj9tO9qMe376Z+Ow8bF/OmK8krbvScbz&#10;z7xi7Ny5U+2dvVT8aZV23AMJBUpCRi7ynnVM960rAAAAAABAjLRFyFhDgRIAAAAYEgqUsJDxujep&#10;CYnMj7/5G1Wzsaf33/nQ+P5X7x62ot9AsrjAZ7z871e7Spx28/fwv7RjHmruWP59tQV7CVf9w5i2&#10;z4naMY9mZhx4qvHqf95Se2kvuvEOJBQoCRm5pAr3THXvCgAAAAAAEBttETLWUKAEAAAAhoQCJaxj&#10;zgTdm9SE9OSIA09VFRv7eW/9h8bCi2/Vjnu0cuIROcZj5bVqD+3jSxfdoh1vrJky5hhj44YWtXb7&#10;uOGqFdrxWiXmcf/dL1eqvbUP3VgHEgqUhIxcUsWci9TNKwAAAAAAQGy0RchYQ4ESAAAAGBIKlLCK&#10;SSLrFN2b1IT0ZO0b61TFxl68X/5GVxlMN2Yr5OQZucaT4X+pvU18767/wJg6IX6f8Dkz5Qy1ZnvY&#10;saPN+Lw7TztWK+Yvv3tU7bk9LM7zase5p1CgJGTk4hCe5er2FQAAAAAAIDbaImSsoUAJAAAADAkF&#10;SliFU7i/onuTmhAzOadeY3R2dqqKjT2sX/uukX3oOdrxWi1TxhxtXDnvRrXnic9//Z3accaS668I&#10;qrXaQ97Z12nHadUcNv544713PlR7n/j+88Lr2nHuKRQoCRm5uITnd+r2FQAAAAAAIDbaImSsoUAJ&#10;AAAADAkFSliFS3gadG9SE2LmjVfXqnqNPfznxdhKUqOdtH1PMj75uFmNIrGZY9GNcbAxv37dLn7/&#10;qwe1Y7R6br7mDjWCxNe2o007xj2FAiUhIxeHyH5a3b4CAAAAAADERluEjDUUKAEAAIAhoUAJq9C9&#10;QU2Imcu+sERVa+zh2adf0o4zkfLGa4lfaL3t1u9qxzbY2MUnG1q040uUtLe3q5Ekto72Du349hQK&#10;lISMXJzC3aJuXwEAAAAAAGKjLULGGgqUAAAAwJBQoIRV6N6gJsTMk+F/qWpN4nvjf2u1Y0zEvPbf&#10;t9SoEpduXINJ+n4nqzUlvh9+/f+0Y0yUbP10mxpJYuvs7NSOb0+hQEnIyEbeuu7dfQcLAAAAAAAQ&#10;A20RMtZQoAQAAACGhAIlrEL35jQhJx2Rq2o1iW/HjjbjiIM+px1nIsb8CuyNn7So0SUm3/Xf0I5t&#10;oLlj+ffVmhJbR0eHMXWv47VjTJRs2fypGk3iO/vYy7Vj7C8UKAkZ2ewvMiarW1gAAAAAAIDB0xYh&#10;Yw0FSgAAAGBIKFDCKnRvThPyy+//XtVqEt/Ci2/VjjGRc6YnT40uMbW1tWnHNdA0vf2OWlNi27F9&#10;h3Z8iZStW+3xCZSmm6+9QzvG/kKBkpCRzURxVIa6hQUAAAAAABg8bREy1lCgBAAAAIaEAiWsQvfm&#10;NEnumJ+I197eoWo1ie2Zv7+gHaMdcs9P/6xGmXjMr0uef/Z12nENJEcefLpx1KQzEj5HHJj4n4xq&#10;lmHt4rc/e0A7xv5CgZKQkY1TZGarW1gAAAAAAIDB0xYhYw0FSgAAAGBIKFDCCiaL7BN1b06T5M45&#10;x16uKjWJzSzp5Z52jXaMdsjhE04wtm7drkabeP7zwmvacZHEyaVnLlZn0x6qHq3XjrO/UKAkZGTj&#10;EO4z1G0sAAAAAADA4GmLkLGGAiUAAAAwJBQoYQUO4T5d9+Y0Se7UPLZGVWoS28svvKodn53y25/9&#10;RY028bTtaDPS9ztZOy6SGHnlhdfU2bSH5//5snac/YUCJSEjG6dwz1e3sQAAAAAAAIOnLULGGgqU&#10;AAAAwJBQoIQVTBaem3RvTpPkzZQxR6s6TeJbemWpdox2ivk10B0dO9WIE8/XfD/SjotYPzdfc4c6&#10;i/bx0nP/1Y61v1CgJGRk4xLuW9RtLAAAAADACgKBwIwSf+nFfv+KUp+/9D6ZSp+vtErmH95A6QvR&#10;kfPVdk8P/snnD/7c5wvc7PUGzywuLt5frRIJbuHChfvIc3q61xtYKvOLnmvC61XXgS/wjte34oOe&#10;+P2l7/dcH/K6qPEFVjwkl79L/nzRMr8/W602brRFyFgzigXKuXPnji8OBBbKY/s3mf+Yx9LnW/GO&#10;3x/8u/xzmd/vn6hmRRTz+abEHwzIa7NOHre3uq/F0te6n5tKb1SzYZDMx6vXu+JLJb7S73e9HkS9&#10;FvgDwVfMYy2P/X93Peb9K57rni9YIR/7v/H7byuWzxs5Xq/3ULVaJJAly5c75Pmc13NP4A0EHjVf&#10;93vOd/djLSo90wLBJ8xrQb5W/EH+d4V8fr1EXgdHqlVjlCxfHjhKPibz5Dn5urxv+6M6R893nTNv&#10;6Vrd+fT5A/9W890vz/8d8jX9i/J5N0OtEgB6oUAJK3AI9zd1b06T5M1RB5+u6jSJbdvWbdrx2THv&#10;rv9AjTrxxFJYI6Mf73VfNzo6OtRZtI/X//u2drz9hQIlISMbl8j6hbqNBQAAAACMNL/f/wWfL/hr&#10;vz/4uszHPn9ph7ZUFns29RTAvIHSL5eVlY1Xm4aFlfhLL/P6A6t8/mCjPIct8rrojDqvQ4ovUNrm&#10;9a34yOcr/Y+8NooDgUCq2nRMdNuIOaNUoJTH4kb5WGzV7pOK1xds93qDIbUIuo31+v33yGOzTXfM&#10;eiKv4e3F/uAP1DLQKCkJnO31r3jAfD2Qj/1m3XEcarrPU+n7Jd7gS/J6/7bP55utNg+LkK/Zi+Vr&#10;QLX5/C/P12bdeRxquu41uu45gq8HAit+LZ//TlabR5zdVFZ2kDzWd5hlZ3nc35dp052TmCOfW72+&#10;wHvyunnZLLEXFxe7urcMINlRoIQVOIT7D7o3p0ny5iff+q2q0yQ2s1SoG58d86ffPqxGnXh27uw0&#10;5ri+oB0XsV5Om32JsfbN9ers2Q8FSv0YCbFSXMJzr7qNBQAAAAAMt2VlZSnmp4Jp3wQfyfhLX1zm&#10;vy3un0SI2Pj9/nR5Tuq052oE4/WVPnNrIDBd7daA6dYVc0ahQOn1rXhNuy99xCwfLS0rO0AtnrTy&#10;8vLG6Y5Pv/EHX1WLJ71ly5aleH2B32uP02jEv+LnV/HJxSOupKTEUxJY8U/tORmN+Esr+ccWQ+Pz&#10;lZ5n/iMF7fEdoZhlaa+31Mu5BJIXBUpYAQVKEh27uO3W72nHZ8ecf+JVatSJ6aaFt2vHRayRgvOu&#10;N/79zCvqbNkbBUr9GAmxUlwi6wl1GwsAAAAAiDfzjWufz5fp9Zc+oHuD2wrx+fz15j7yJvvIWbJk&#10;yV4+322zff7Sv+rOiRXi9QbuLy5ekaZ2uV+65WPOCBYo5TU/1ucL/Eu7H3uIPHdbA4HAJLWqpHPT&#10;TTftrTsuA4nPV/qi+RhQq0oe8nq75RbvzK6vYNYcFyvF/Mrn5cuDs8zHiNp7xIk8pvv4/f7Tiv2B&#10;53TH3koxX6NuLgl6kvLxOgjmOS0JBE4p8Qbf0h3H0Y48j53yefc+86vD8/LyJqjdBmBzFChhBS6R&#10;/ZruzWmSvLEL3djsnERW/WiDdkxkcJky5hgjY/9TupI1+ayuZB96jnHSETldOdOTJ5PfVYi8tfAr&#10;XfnNzx4wfvfLlUZo1ZPGC//6j/HRB5+os5KcKFDqx0iIleIS7n+r21gAAIAhSxEzDpooZqa7RJZn&#10;svAUuoTnO5NF9i8j4xTZN6aK7DMdYtZRB4ijnXKxcd1LA4CNmF+hWOJfEfD7S1t0b2ZbMeanFfl8&#10;gZLrr0/eUthwKykpmeL1B2/z+Uu36M6BFePzr3ixuNg3T+7+mO5R9KZbLuaMYIHS619xh3YfBhh5&#10;bP5tluLU6pJKsT8wtE/M85f+Sq3K9syvyDefW83SrfZYWDubSnyBW/la4KHzer0z5XX/Hflau0Nz&#10;nC0ddX+wQl4HGWo4kILBoNPnK/1qIp3TEm9gh8+34tfyeekENQwANkWBElZAgZJEZsZBn1NVGmDk&#10;7NjRZkzd63jtNWn3HDXpDCNr8hcM9yFnq4JjnpF39nVG/jlfNq648EbjhqtWdOUHX7vb+NGd9xj3&#10;/vwB428Voa6YZT8zzZ+0qCOJoaJAqR8jIVYKBUoAADAUKWLGQU7hOc8p3PfI+4qW6HuNgUQu1y7X&#10;8bdUkXXlgWJWqlo1ACQmv98/zecL/sXrC+7UvXGdCDGLEl5/6T23lJUdrIaFITK/orvEX1quO96J&#10;Eq+v9DV5bc9XQ9qNbv6YM0IFyqVLS6bIa71duw+DSEmJ/zK1yqRRUhI4W3csBpuFCxfuo1ZpS16v&#10;91Cfv/S+eFxno52uMfhLH6RAN3jFxYGTvN7AY7rjmmhRn2T4eElJ6dFqeElpyZIl+8nXwz/J49Gm&#10;O06JEjmGdV5/sFQ+Vx2ohgbARihQwgooUJLIlFz3DVWlAUbWqTMv1l6TiZATj8gxLj1zsbEk32f4&#10;rr/T+Pn3fm/86od/MB7+y+qu/KPhOeOZv79gvPz8q8a7697vCqyJAqV+jIRYKRQoAQBALCYLzxec&#10;wv2Y7v5iqHEJT71ZylSbAoDEsGRJ2X5+f2CVHYoyPekuzAR/q4aIGCxZvtzh95fWymOZsIXayJjl&#10;mRJv6Qu33OKbrYbYRTdvzBmhAmWJb0WJdvuDjM8feF2tMml4vcEG3bEYbIp9gXvVKm1lYVnZPt5A&#10;MKQbsx3i85U+aX6qphou+lBcHMzy+kqfscvzf3Tk68GLxStWJF2h1usN/EyOP6GLk9HxBUq3+/0r&#10;qs1/7KGGCcAGKFDCCihQksj8PfysqtIAI+u6BX7tNWmV5H7uGuObwZ8YVY82dH3V9do31xvNG1vV&#10;3sMuKFDqx0iIleIQ7kZ1GwsAALBHDpE1zyWy39TdV8Q7DpH9VorIPFdtGgCsy+fz/zzRP4Wov8ix&#10;bfV6b7tQDRcDM9bvL/2tnQq1kZHXRIfXW3q/GmtCFijldt7Vbj+G3BwMTlarTQrm+dcdh1iiVmkb&#10;fr//Hrs+7iNjlgJlas6/6aa91dDxmTFeX+nTdi1ORsYco88ffFON29Zu9XqPLfGXtuiOg50iz+eH&#10;y5b53GrYABIYBUpYAQVKEpn1je+pKg0wsp6se0Z7TY5GvpR7s9FQ85Sx8ZMWY9vWbUZnZ6faS9gd&#10;BUr9GAmxWtRtLIAk4RLuW53C/VeXyFrtFFlfF2LqvmoSbG6SmDPNIdy/lOf9afnfCqfwJN23DWIo&#10;Zhwknzfe0d1LDHfkNbtW7QQAWMvy5f5jfP7S7bo3oO2YkkDwlaVLlx6gho8++HylJ+uOn11za2np&#10;Ibqfx5wRKFAuXFi2j3bbMSaZyiY+322zdccg1qjVJjxvMHi6bnzJEJ8vWCgPwZjuI5G88vLyxpX4&#10;gzfpjlEyRL72lZnHQB0O2zDH5PWW/kI3ZjvH6wtsLikJnCIPQdI/toFERYESVkCBkkTmk4+bVZUG&#10;GHmTx+ivy+HKlDHHGEcdfLrx5SsCxhuvrlV7gWRGgVI/RkKsFnUbi7iYuq9TzDkgUTJZePZXOw7b&#10;O24vp8h6VPccYMYpsp8XIm0fNTNs5iBxxAyncH+qO/dmHMJ9q5xtqL8TH6N7nukvajkkAIfwFOqu&#10;nZGMS2R3pgjPSWqXAGB0mV/XXeIP3qd7wzkZUuzzXaAOBSIsX77c4fUGw7pjRgaREShQXn99YJJ2&#10;2zHG51txqlq17clrfK7uGMQatdqEddNNZQeV+Fc8pRtbMqUkUNpUXJx8X+fc49ZAYLrPH2zUHZtk&#10;is8XXHfrrb5MdVgSnvm6XuwNNunGmiwxP2G0uDhwnDokABIIBUpYAQVKEpltW7erKg0w8qbtc6L2&#10;uoxnDh1/nPGF7Hzjlz/4g9oq8BkKlPoxEmKlOIT7U3UbizhwCU+D7jhbNfLvLjvVrsPW0vZxiKwP&#10;dddAZOT125EqZh6oFoJNmF+3rDvf0UkVngfVIjGR186huvX2F7UoLC1tH5dwP6k7f6MVp8j6htwx&#10;PgQDwOhZHgzO8vtL39e9yZxU8fv/Tx0SSCWBwPklAft/teeIhAKlpVGg/Iw3EMjx+oKf6saVjOn6&#10;Omdf4EZ1eJKGfEwU645HMsfnK71dHZ6EFQgETvL5S9t040vG+AIrfq0ODYAEQYESVkCBkvTksPHH&#10;qRoNMDqOOPBU7bUZj5w4fZ7xs+/ea2xq3aK2BvRGgVI/RkKsFJdw/1vdxiIOKFDCihzCU6M7/7o4&#10;hPsVtRhsYH+RMVk+z7fpzrUuqSLrKrXooFGgtKND9pPXzwu6c7enyOeSj+Rzz8Opwv0Vp8i61iWO&#10;Pmf3eL4sX4N+IfOsbvk9xSncv5E7SIkSwMgr8Qdv0L2pnKzx+Utf9Pv9E9XhSVZjSnylP9QdHxJj&#10;KFBaGgXKbt5A6c9KvIGdujEle7y+YM3SpUuT4isH5OvgGt0xICuMEn/gqZtuumlvdagSSklJ8HNy&#10;DFujx5Ts8flKH1eHCEACoEAJK6BASXpy+pxLVY0GGB03Xn279tocSq648Ebj6SeeV1sA+keBUj9G&#10;QqwUCpTxRYESFjRed+77S4qYdY5aFgnOITw/1Z3jvuIQ2R/KxcZ1Lz04FCjtpuuTJwdVnpTztzpF&#10;tn+i8Azqm/smirSDXSLrEqfw/Fe33r4i5+cDMACMLJ8v+Cefv7RT94ZyMsfrW7GhpKRkijpMSafE&#10;G3xJd1zIEEKB0tKSvUA5d+7c8fJ8/0c3FvJZfP7gxzfddJNTHTbbCQQCqSXe0o90YyefxbxHkMfq&#10;KHXYEoLX6z3e6wtu042HdJUof6QOFQCLo0AJK6BASXpyzSXLVI0GGB1/fbBWe23GkvlnLTHee+dD&#10;tWZgYChQ6sdIiJVCgTK+KFDCahzC/U3due8vTuF+QC2OxDZePie1685xf5koZh2nlh8UCpT24hCe&#10;F3XnTBf5PLNV3k+cJRcb37107CYK93Sn8GzQbUcXue0lalEAGF7eQDCkexOZfJbi4mKXOlxJg6/2&#10;HKZQoLS0ZC9Q6sZA+s6tpaWHqENnG+ZXO3t9wXbdeEkf8a/4gjp8lnbTTUGndv/JbikuDs5RhwyA&#10;hVGghBU4hPsPul/qkuRLUZ5X1WiA0aO7NgeTWalz1ZqAwaNAqR8jIVaKU2Q9r25jEQcUKGE1k4W7&#10;RXfu+4u8Lp5TiyOBpYgZB0Wf24HEITwFahWDQoHSPuRr2Urd+dLFIbLK1WJxlSLc18jnok7dNqMj&#10;5LWuFgOA+MvLK5tQ4i19QffmMekdn883VR06W/P7/dN8/lK+2nO4QoHS0pK1QHmL97aZlKZjS0lg&#10;xfnqMCY8XzB4qW6MZM8p9gXz1WG0qrFeX/BT3b6T3eP1rnhMHTMAFkaBElZAgZL05Htf+ZWq0QCj&#10;R3dtDiRHTjzNCD3+d7UWIDYUKPVjJMRKcQnPveo2FnFAgRJWM1l43ted+/7iENlPq8WRwFLFzAN1&#10;53dPmSSyLlSrGBQKlPaQImadrDtX0XGK7O0OMetYtdiwcIjZR8rX1Vbd9iNjziNnH/KnXwJAL2Vl&#10;ZWMpTw4u5idyFa9YkaYOoS0tDwSO8vlLN+nGT+IUCpSWlowFSr7Sd2iRx25nApTn9qi4OLhANz4y&#10;8BR7V3xJHU7LKfGXVuv2meizbNmyfdWhA2BRFChhBSki827dL3RJ8oUCJaxAd23uKfnnftn4dMtW&#10;tQYgdhQo9WMkxEqhQBlfFChhNS6R9V3due8vTuG+Ry2OxDbOJdxtunPcX1JF1iy1/KBQoLSDtH2c&#10;Inub7lxFxiHcn6aII2erhYZVinBPlc9JH+n2IzLczwAYFiX+4H91bxiT/uP1lW6041e2mm4sLs6g&#10;PDkCoUBpaclWoCwO3H4Cnzg79Mhj2FHiC16hDmvCKSkJXqUbFxl8igOlS9VhtYxiX+kFun0lfSdZ&#10;PnUcSGQUKGEFk4XnJt0vc0nyhQIlrEB3bfaVKWOOMX7zs7+oJYGho0CpHyMhVopTeErUbSzigAIl&#10;rGfy/rpz318mitnHqIWR4BzC8x3dOe4rDpH9tlp00AZboJSvPxvVorCIVJH1kO5cRcYl3O0Hi8xs&#10;tciIMD+J0iHcW3X70xOzLOwUc2aoRQBg6Eq8wSd0bxaTgcXnDzbOLSuz1ccDL1myZC++2nOEQoHS&#10;0pKpQHmrz5fJJ0/GL75A6fblPl/CPVZ8vmChbjwktpifVi2fR76oDq8l8I8jBp9AIMBfwAGLo0AJ&#10;K0gV7ot1v8wlyRcKlLAC3bXZV1587r9qKSA+KFDqx0iIleIS7lvUbSzigAIlrGiy8DyiO/+6yGv4&#10;ObUYbGCSmD7RKTw7dOdal1Qx5yK16KANtkDpEJ6X1KKwgFThnikf/x26cxUZed4K1CIjKlVkn6nb&#10;n8jIa/0RNTsADI3PF/yT7o1iMrj4fKV16pDaAiWqEQwFSktLlgLlccct2cvnL92u22cSe8zy3E03&#10;BZ3qMFue+diW+7xTNxYSe8zrwOe7LVMd5lFV4g/+VLePpP9QoASsjwIlrGCyyD5R94tcknyhQAkr&#10;OOf4K7TXZ3Q+eP9jtQQQPxQo9WMkxEpxCPcZ6jYWcUCBEha1l0tkvaO7BiIjr992Oa+tPigI5lcg&#10;zz5Jd76j4xTu36hFYhLDJ1D+US0KC5Dn/zHdeYqMvGeoUrOPCvk89rhuv3oiX9M6Y/0KegDYxest&#10;/bLuTeLRjM9f2tlV3vOXbvL5g5/IP78fHa9vxQaZjXKeLfLPHbr1jEZK/CsC6tAmrLy8vHHy2L6n&#10;G99oxSzzyPO8VV4PzTIfd10HvuDjPt+Kit3SfW18JKe1yv9PnCIYBUpLS4YCpfm41+3raMd8LTAf&#10;z+ZzftfjO1C6dvfHfPDNnse911e6Uc6/2Syq6dY12pGHeUz30baupcXFafJ4tun2f7RiPv/LfGq+&#10;5svz/aF5vne7BnZdC6Xv+wPmPULwE/M6kMta7zXAX9qyZMmS/dThHhXm9kfzHMtty3u20i3y/nOj&#10;eb683sB7fZ9P+XpvodfzkpKSI9RhBGBRFChhFbpf5JLkCwVKWMEVF9yovT57cthexxtvv7FOzQ3E&#10;FwVK/RgJsVIcYtax6hYWcTDYAqVTuH+lFgWGnUO4K8ySZPR1aBZpXcL9pJoNNrSvmDFVnuf3o8+9&#10;GafwbJXXxuVq1pgNpkBpFt0mCU+WWhSjTJ67mbrzFBn5emUWrEed+VXduv3riVNk/1rNCgCDd0tJ&#10;6dG6N4hHOl3lGG/p8z5f6Y+8gdti+njoZf7bsuXyZV6f/0mzYKfbzkjF6/XOVLuVkEr8pQ/oxjWS&#10;6SpBBUqfDQSC3zbLa2rXBi0YDDpL/MGbfP7SNfK6aNZtyxKhQGlpdi9QlpWVjS3xlr6h29eRjHzc&#10;b/P5VzwnXxPuLi4uvWDZsmX7ql0ctJtv9k/rfuwH/+r1lb6m295IR77OPaN2z5KWLl16gHwuel+3&#10;7yOZ7sLcin/5/Svukq/rJ6vdi0nXa0BJ6TV+f0C+rgVfkdfYDt02RzT+FfXmY07t4ojz+QK3a/dr&#10;mGIWWuXx/7vXv+IrPt9ts9VuDNoNN9yQ6vUGviSvj7/Idb46GudSPielqN0BYFEUKGEVul/ikuQL&#10;BUpYwW23fk97fZo5dNyxxpraf6o5gfijQKkfIyFWSoqYM0fdwiIOKFDC+tL2cQj3rS6Rvdr8ulun&#10;yCwRwrO/mgibO0hkHiHP+13m+U8V7t+6RNYX1aQhG0yBUj73Wfq9smQjr4Wf6M5TZOQ8V6jZR5W8&#10;dubr9i8yQkyN+b1lAElsYVnZPl1vamveIB6JlPhKP/IFSn9SHAicpHYprpb5Sk/0+oN3eb2lG3Tb&#10;H+6o3Ug48ngt1Y1nJNJVmvSW/sLrDZ6pdifuSgKB833+0krd9kc1FCgtze4FSnkuf6nbz5GI+biX&#10;r0V/NB/3w1kqM8uY3kCgwHz8e72BUSvR+XyBG9UuWc1Y+TxUp9vnkYg8Lq2+QPDX3mDwdLU/w2LJ&#10;kiV7yWvti75A4Pfmtafbl5FIcaD0ZrVLI2ru3Lnjvb4VH+j2KZ6Rx3an+bj2+/2nqU3HXddj2hu4&#10;qMQf/G3JCNzryeP2ntys5T9FFkh2FChhFbpf4JLky9e8d6kaDTB67vvVQ9rr08zPv/d7NRcwPChQ&#10;6sdIiJUySWQerm5hEQcUKAEkq4EWKM1PPD1AHOVQi2HUHbKfU2Tv0J2rnshztknNbAEz9nYKzye6&#10;/exJinCfrWYGgIHzeoNh3RvEwx2fL/Abv99/jNqNYdf1ddTewIU+34r/6fZnuOLzBavULiSM5cuD&#10;s3yj8nXogb8v83qHrTSpU1JSMsXrD35Nvz+jEAqUlmbnAmWJ33+Zbh+HO92fOuybZz5Hq10ZMV1f&#10;YewrvUCe15d0+zackc+xW5cuLZmidsUyvH5/sW5/hz3+0nqv13uW3IURL6aZ195yX/Ac8xOKtfs2&#10;zJk/hE9YjVVxcfEJun2JZ+R93oqysrKR/pryMfI55Vh5HX/H6wtu0+3XUOP1rshT2wJgYRQoYRW6&#10;X+CS5EtRnlfVaIDR8/BfqrTX53knXKnmgBVt3bpN/V9io0CpHyMhVsokMX2iuoVFHFCgBJCsBlqg&#10;TBHuIX3rGOIrVWSeoDtPkUmN4yeVxoN87Vyq28+epArPC2pWABiYYv+KM3RvDg9Xuj6JyBe48aab&#10;ykb1Taxly/zZvhH6etLuMZeepzZteXPLysaP9CeSmqWV5ctXjOq/cDRLhT5fsEK3fyMaCpSWZtcC&#10;5fLlyx1moU+3j8MV+bz4tNfrPVLtwqhbWrwiTT4H/FW3r8OVEn9gtdq8JeSZX92t2c/hjHxMPe/3&#10;+6epXRh1N98cnCyvg5W6fR2ulPiD69XmR4zXV/oT3b7EI/K5pG607/NM5qeMmv8gxBsofVa3n7FE&#10;ju3F0Sh7Axg8CpSwCt0vcEnyJefUhapGA4weXYFyythjjG02KeglutaWzcajK6uNxfk+45SjLjbm&#10;OM/sOkfPPvWSmiOxUaDUj5EQK0XdviJOKFACSFYDKVBOErMz1eywCPk69JjuXEXG/JRKNbslTBTu&#10;Sbr9jIyaFQAGxusLtuveII53fP7STp+v9Idqs5ZR7AsWmvum2+d4xucPfqw2aXnyPP1IN4bhiLz+&#10;dlxVXLy/2rQl3FRSckSJNzAijwttKFBaml0LlPIcvqzbv3in67XAH2xetmzZYWrTlpOXlzehxFu6&#10;diReG8yUBIMetelRN1yf2KeLzxdsVZu1qnEl/sBTI3Ud3HrrrYeo7Y4I3T4MNd33eoHlahNWM1Ze&#10;c78eyvmU9wY7br755slqfQAsjgIlrMIlspp1v8AlyZXTZl+iajTA6FnX+G6va/OHX/+1morh0NnZ&#10;uVs+eO9j44HfP2r4rr/TOD79wl7nQxcKlImPAiVJhDhF1uvq9hVxQoESQLLqq0DpEtmdTvncKGcZ&#10;3z0nLGSM7pxFxiE8v1PzWopDuKt0+9sTwSdsAxgony9YpXuDON4xv571lltuOVht1nKWLVu2rzdQ&#10;ula37/GM1x+8Q23SsoqLi126fY93zOKkz7fCpzZrST5/6Yu6fR/2UKC0NDsWKOVrwXzdvsU73Y/7&#10;wK1qs5ZXHAicJPe7JXoc8Y4vYI1/XFBSUvo73f7FO2ZJU15z16nNWl5xceA4+Xrwrm4s8Yw8Jn9T&#10;mxx2119/fVxfA3ri85UmxOPb613xNXm8W3Vj6CctXq/3ULUKAAmAAiWswiXcD+h+gUuSL2Z5ChhN&#10;0QXKw/Y6Xk1BLLZs/tTY8NFG49117xtvv9FkvPCvV4z776kwvF/+hpF72jXG4XufsNvxjjUUKBMf&#10;BUqSCHEIT6W6fUWcUKCMi7FOMeeAnsg/j+n+sZV59lf7SkEMSSu6QOkUnq0OkfW0+WmBahZYz96R&#10;50yXVJH5eTWvpThF1o26/e2JvMf5tpp11ES8ju3V/ZORNGNvtW1YTMR1AStYvtx/jObN4bjG5y9t&#10;K0mgkoQvEHxIN454xSwPBYNBp9qcJXl9Kzbo9j2e8fmDby5fvnxUv657gMYU+4J/0Y1hWEOB0tLs&#10;VqA0v+JWt1/xjs9X+p+lJWVT1GYTyZgSf2m5bkxxi7/0fbWtUeP1emfK1+wO7f7FMSX+4H9vLS0d&#10;0U9ajBf52vVH3ZjilZH8Gm+fzzdbtw9Diddf+n9q9QlDPp9/TT7+turGExn5/PW3hQsX7qMWA5Ag&#10;KFDCKhzCs0D3C1ySfPl081ZVpQFGR3SBsvz+VWoKIn30/gbj1VfeNJ75+wtG7aonuz4x8rt3/MK4&#10;8erbjAXnLzVOnXnxbsdxuPPIA1VqzxIbBUr9GAmxSpzC8w11+4o4sXuB8iAxJ8UlsiYPNAP52lez&#10;RJAisi5xiuxfy2tyne44OUT2W/LvWD8z50sVMw9Ui44Kp8g8QuZql8h+SLe/chw75Hn9p8z3HSJr&#10;nnnM1KJ7MGeC7hj2lQPFrFS14B7plu8vcpFx3Uv2bziuB5M8bnPl8fuqfDz9XR7PbZHH1yXcLfLn&#10;a2S+a84nxNR91WJxsb/wuHT73lfUYkOmW3d/EeK4ARayBnddDaDsuJduOTMHiyyPfFxsklkjz98N&#10;8rE9RTffaEeNI57G6razp6hlR5U8T0sjH1/RkY+zDqt9fXeP/cV0l26fe2I+V6hZR8REMTNdPict&#10;ks9Zf3GKrHei90e+hn0gHxur5DG/5mAxO00tNlRjU8ScOXLdBfJ18pfyfD0nt/1h9LbNyGlvmttP&#10;lc+t8jXsPLPwrNYRb2N013tPhvs1/ABxtFO3XTPm87uarV+6ZXsymNfeg+T9gvn7YXnsfyf/+1If&#10;52W9eV4cwl2aItwnD/y5HXFT4i19Qfcmcbzi9ZZu9Hq9R6rNJQy/f0Wpbjzxijwuv1CbshyfL1Ci&#10;2+d4psQffOSmm27aW20yEZhf+flt3ViGLRQoLc1uBUpvIPiEbr/iGfm8d39ZWdkEtcmEVOILXq8b&#10;W7xifhKy2tSoKPEGh/WeoCsJWLCLtqyk9DLt2OIQn790i9rMsJOvaz7dPsQaef/QmpeXN6BfplnN&#10;kiVl+/mCwUL53P5wib90vTme7k9JLX3a6w/eVlxcnKFmBZBgKFDCOmYcpPvFGEm+fPTBBlWlAUZH&#10;dIHS/ATFZPTc0y8Z9/z0z0bZ8u8bi/N9Rs7nrjFOn3OpkTX5rN2Oj1Vy911/VHue2ChQ6sdIiFWS&#10;KrKuVDeviBOXzQuUZjlDN46+IsfnVYv2sr/ImCzXd69uuf4il2l3Cs9Ks5igVjUiHMJTKMfzH90+&#10;9ReXyN7pEu6qVJF5plqVlpznbN3yfUWu91W16J7s8St6o5Mq3DPVsv2S5+JZ3fJ9pb/rQdrLKTK/&#10;Io9Dq27ZvmIWLFPldWSWqdR6hkSub4tuO31FLTZkunX3F3mczlKL9sshjr5Qt3xfkdfVGrWoljw+&#10;n9Mtl0jZT8yK64d9pIg5J+q201/k+XtdLT6q5Pler9u/nsjn2no1qyXJ4/iubr/NmK8VarY90i3/&#10;WbKfUrNpmefffNzol+078vkwrFYxaPL15AS5zfvk+flEt+6BRh6jFxzCvSJFzIjb79DNdUVuIzpy&#10;v3+iZh0W8jmqz2Mit71JzdYv3bI9ket4Tc3WhzkT5GuoV56b/+mW31Pk+fhUnpffTRTu6WqFGE7F&#10;xf7c6De/4xnzTee8BC7LeL3BZbpxxSvmV2eqTVlGXl7eBLO8odvfeMXnC9yuNpdoxnj9pQ/oxjQs&#10;oUBpaXYqUBYXB07w+oI7dfsVr5T4AiVqcwnP6w1cqRtjXOL3T1SbGXHewIoC7T7FMWYBVW0u4fl8&#10;vgt0Y4xH1CaGnbxPq9dtP9bIx0aOWjUAWAYFSljHcXvpfhFGki9vv7FOVWmA0RFZoFx6Zan6qf19&#10;+MGGrq/VPuXIi4zJY3o/Nq2ep594Xo0ksVGg1I+REKvEKTKT5vf7I8VFgXK39FWYcwjPzTJbdcsM&#10;NHJfOuQ6fqZWOWzMx4lLuHt9mlgscYns5+UqtZ8uJbeRtAXKScJzvhx/s26ZgUYu3yb357tqlTGj&#10;QGn/AmWKyDxXDScuHMK9TLed/iIfCwvV4qNKt2+RcQrPnWpWS0oR7qnysTBdl4nCM+APydCN/bP0&#10;WaAcL1+DKuVjZqd+uf4jl3tCrWfAzCK+PCf/1a1vKJGP6x3ymFWpzQxJShIXKOXjeql8HRrUPwLo&#10;K3I7nTKPy9Um9AdVWZ7PH3xX9wZ4POLzlz6SqJ9CFMnrDfxMN754xOst/YPajGWU+IK/1u1rvGJ+&#10;uqXaVMLy+QOv6sYW91CgtDQ7FSj9/sCbun2KVwKBFZa48Y+nYfta/9ErUI4t8Ze2aPcpTlkWCFyo&#10;tmUbXn/we7qxDjVq9cPO6wu267Yfa5YuXXqAWjUAWAYFSljIWN0vwEjypcJGX5dsfrUxSbw89lDt&#10;ruvxX/94UZ1N+2r+pNU45vDzjSljjtntsZhoefapl9SIEhsFSv0YCbFKUuL4iUPo5qJAuVt0hTmH&#10;cFfo5o01LpG9Ua067uT+32OWGHTbjTXyGLbLY3Cc2sQuriQtUDpF1tfjeYydwtOkVh0TCpT2L1C6&#10;RJZZSoobs3im205/MYt/avFRpdu3yMhjdY6a1dZ0Y/8s2gLlPo4+vip7oJHPn19W6xqIfeRj77l4&#10;vx5FR+5Th/mcrLYZk5TkLFCOdfTxFd1DjRzP9kki6xS1HcTT8uW+U3VvfscjJf7SarUZW/D5S9fo&#10;xhmPyNWP6d7K6Fu2bFmKbh/jFZ8vEFSbSnjymmjTjTGuoUBpaXYpUMrn62H7KmIzJSX+q9WmbMf8&#10;el/dmIeUUSpQer2By7X7E4eYn2663BsoUJuyHa+3dINu3EOJWvWw02075viD/1WrBQBLoUAJKzHf&#10;GNP98oskV66/IqiqNIlPNz6SODlk7DFG2442dTbtp7Oz0wje+G3t2BMxdkGBUj9GQqwQp8h6R922&#10;Io7k3wEoUEYkujDnFJ77dfMNNWZhwvzaTLWZeBjjEFlP67YVr7hE1hfVtrokY4HSIdy36uYbarqv&#10;B/0nfe6JXJYCZT/k8Un4AqUZNZx4GCOf17bpttFXzJKaXG589+Kjao//8HeSyDxczWtrurF/ll4F&#10;SnnOswb1PBEd+VzYpta1RxPFnKN16xjOyGtUvr6k7aN2YVBSkq9AOX6y8GzWzRvPyHuSm9X2ECdj&#10;/P7AJ9o3wIcYn6/0RbUNW/EFgh/qxjvU+Hwrfqk2Meq83uBdun2MS/yl/6c2Ywu+226brR1nPEOB&#10;0tLsUKA0PyXY5wus0+1PPFJSYp+va9bxBgJLdeMeUkanQDlWuy9xiFmeLPEHA2o7tuT3B2/RjX0o&#10;Uasedrptxxqvv/QetVoAsBQKlLASh3CX637pRZIvdnH43idqx0cSI/nnflmdSXu6boFfO+5EjV1Q&#10;oNSPkRArxCE8/1C3rYgjCpS7J7IwlyLcebp54hV5TZsll7HdWxsaud+P6bYRz7iEuz1VzDxebTLp&#10;CpQTxazjdPPEK7FeDxQoKVAOxkQxM123/v5iPr+oxUeVU3hO0+1fT+Tje0BlMzvQjf+z7F6gnCw8&#10;b+nnG3hSRfbbanX9ShGeq3XLj0Qcwv3xAeIoh9qVAUtJsgKlfK35QDffcESek1vUZjFUXq/3SN2b&#10;33HIpryyMlt+77o8ZgdqxjvkeH3BHWoTo+qGGwKpuv2LR0oCwSfs8HXu0Ur8pb/TjTduoUBpaXYo&#10;UJb4/cP26ZMlvqBlyuHDSTf2IWUUCpTyueYa7b7EIclQqisrKxvv85du1Y0/1qhVDzvdtmOOf8Vd&#10;arUAYCkUKGElDpFZoPuFF0m+2MXNC2/Xjo8kRn7wtbvVmbSf8vv/ph1zIscuKFDqx0iIFeIUHlt9&#10;CIZVUKDcPZ8V5ibv7xTZO3TzxDOpwlPcvb3YyX326dY9HJHHZJ0QU/c1t5tsBUqHcG/VzRPPxHI9&#10;UKBMjgLl/mJWlhrSkEwSWYM6vmbk4yBPLT6qJovsG3T71xPHAEt+dqAb/2f5rEApz91C/TyDi0N4&#10;FqhV9ilVZF0nH487dcv3FTl/g3xe/qlLLjtZeHLNr2A3/1/e85XIn/9OTn9Tt1xfkeP9WIiZB6pd&#10;GpCUJCpQymP6W908ZuQ53iDnfUjOc7tTZF2rzkXX+ZCvf9+U0x6Xx/dT3bL9ZZKYfYHaPIbC5w++&#10;rX3ze4hZtqz0MLUJWyr2rSjUjXuo8XoDX1KbGDVef+l3dPs21JR4SzeY5VO1GVtZtGjRgSXewA7d&#10;uOMSCpSWZoMC5RivLzAsrwVeX+kzoqwsLv+y0+ri/vXNo1Gg1O1HHFLsD7yuNmF7Pl/py7pjEGvU&#10;aoedbtsxhwIlAIuiQAkrmSRmZel+2UWSLxs+3qjqNIntrdcateMjiZGaxxrUmbSXHdt3GEdNOkM7&#10;5kTNeSdcoUaX+ChQ6sdIiBXiEllXqttWxJGLAuVukePrKszJ5Vbqpsc7TuHZGssnZvVwiNlHuoS7&#10;Tbfu4YpDuFeY206mAqVTZN2pmx7vxHI9UKBMjgKlvDbuV0MaEofw/E63/v4yUbinq8VHlbwP+L1u&#10;/3oiH9//UrPanm78n+WzAqV83LXq5pHX0zr52PDK5/MzzOfPycLjMmP+f6rI/LxZYHSIrLd75ler&#10;61OqmH3WQF+L5Hl6Uz635gkxY2+1eL8miux0uUyZbl26yP14Ry06IClJUqDcVxx5mDw27b2nu8tT&#10;RdauT5feE6fI/Jzc51D0evqKQ2RvT5HHWC2OWGnf+B5iSnzBxWr1tlVWVjbW5w++qhv/UOLzlf5H&#10;bWJUdH2Nr7+0Q7dvQ4lcZ+eyQGCG2owtef3BZbqxxyUUKC0t0QuUxcXFWbr9iEM22bU0reP1lv5M&#10;cwxizwgXKOV1fJZ2P+KQhQsX7qM2Y3vyue/XumMQa9Rqh51u27GmxF/6W7VaALAUCpSwkoPEnJTo&#10;X3SR5MxtN39X1WkS244dO7TjI4mR9975UJ1Je3ky/C/teBM5zz71ohpd4qNAqR8jIVbIfmLOFHXb&#10;ijhyUaDcLaowt7dDeIb90wZ7Irf17e69HTyHyH5at87hjDym7UI4D3AlUYFS7vtG3fThyGCvBwqU&#10;yVGglNdumxrSkMjjsU23/r7iFJ4NatFR5xKZ/b5eycdrnZrV9nTj/yzdBUqHyLw1epp8fnnpIDHj&#10;iK6VDECqmHmoPK4PqD/2YcZB8nG4OXpb0TFfO1JF1hflAjF9wJHclwOdIuvPunVHR469Ri22RylJ&#10;UqCUj+VHdv+55w3zK/27VhCDg0Vmtrw2WiLX2Vfka/STajHEosS34pe6N76HEq8/kDQf2VtcHDjO&#10;LAbqjsNQcsMNN6SqTYy4kpLA+bp9GmpKfME/qU3YmtcX3KYb/5BDgdLSEr1A6fWWPq/bj6HEfG68&#10;1Rs8XW0iKfh8wQW6YxFzRrhAKZ9n1mv3Y4hZ5vdnq00kBfl4WqQ7DrFGrXbY6bYdc/wrdv2rOwCw&#10;EgqUsJpUkfWx7pddJLkydcLxqk6T+H505z3aMRJr57Dxx6kzaD+33fwd7ZgTOTt2tKnRJT4KlPox&#10;EjLacQrPJ+p2FXHmslaBckxUhkyOb9AFSpdwF+mmuUR2p8xOs6TTE/PP6uedumUGGrmre3Xv8cB1&#10;f2qYfn2DSc+4HF2fSLbbuLrG1scylyRLgdIcq26aeWxk5HFzbzCPmfy79Ifmn82f6+YfTAb6yWwm&#10;CpT9FyjlI+VAh8iaq4tuff3FvB7USodMbr9ct42+Yl5batGYpeyhKKaLvL7vU4uPOnkv8F/dPvZE&#10;XmOPqVltTzf+z9JdoJTXzKs9PzOfl1LEnGu7Fo4z+Rz0p9233zvysdOhZh+yFJG1aCDPs/J6cKtF&#10;+pWSFAXKGXtH/LlTPq4r1KJDJh+X/4rcXl8Z6GsANLy+FXH9ulGvL7hz+fLAUWr1ScHrDTyqOxZD&#10;idcf/Jpa/YjT7U8cskWt3vZ8gRXf1ox/6Pn/9u4DTo6jzPt4SZZz1O7MOuCMnKQNgMGYZBEMmCPc&#10;AV4yiMPHYuRbSbvTVR1G3Bxw5Jy548gvOQeTc44GYwxnbMDggDHG2ZZshXmrdmvNavXM7ISe2e6Z&#10;3/fz+YOtra6qru6eGe087qaAMtPyXEA5MTGxpzSHdmPC6Bd+iL6R5wLKc0ulIXEObcaEyef8EH0j&#10;twWUYXKrNH6rca8tvmsAyAwKKJE1Q116VB3Jdg5bds/q9u07fElNvt14/c3Vo/Y+TdxPkt2cUniw&#10;P4K9Z+3w2eI+5zVT5/yn37PeQAGlvI+ELHWKamRJn5LWy7pdQLlSnXqwK3YrqDXnuLsh2f4auNPj&#10;6HF+86a1WED55fl/Zvu4bKVa/UDfpaigRh5VVGN/nb9dM9lfnbLGd9WwxYqJFoud7xV2X5/qu6vh&#10;yH1doYVte8f8bQftvtpt+6KA0q7zLn9Htutx7ZAafobvUlRQoxvs+twwf7tmcrBafQ/f1aLssaGA&#10;skVSf/Xizge/adsG1Mjp0hj1crA6oa1Habs7D0r91svgIud6NzVQQPkJ37TnSfv/j4z90D2uee7f&#10;fcFcR24udIA68eRdx9499nX3Rt88NfZaHLf7tUMaby7ufPHN6xrogwJKe/yf+o9/H/2Y3yw1doxF&#10;P2vZ49E3j9hP1ZQxp0tfeLeTkone6bvvG0EQ3D3tR14HUfwr331XTU9PF6T5tJupqf65+9jzo2il&#10;PR/ulNahrVBAmWl5LqAMwnIkzaHd+O77Sp4LKEtR9E5xDm3EvhbeXiqVhvwQfSOvBZRBEH1JGr/V&#10;lErxsO8aADKDAkpkTVGteab0iy7Sf/nA/37Sl9Tk33vf9jFxH0l2c78T/9kfvd5z1F73Efc5jzl8&#10;j3tVr/rzNX7PegMFlPI+ErLUGVIjb/AfV5GyoS4UUB6ihkeH1PB0QY39Xupz8XSzgHI4tOfbTXP/&#10;XlAjm31XjdjDtm/qrnJzcY8l9X00ag+pn0Zi9+/OohoNfD8NOmYfu5bfX9BPn9yBcuTqf/z76Dt8&#10;V41YYcf71vz+Go0d53zfx6IooMxnAaUjjVEvdvzX+E1bYs+r10n91opd2x0r1fFdfSpdPfY95A/S&#10;POdiz7GX+aapsOv1Afv+86luxr5XnuuHr0va/39k7If2vei5c/9uXx8f5zdLne37F7uOvWvsMdm2&#10;vzruUN88VbbvN0ljzk9BDT/aN69poA8KKO05MXOXUPvPv/WbpM72vehj3A9p8K6gmCcIw49JX3i3&#10;Gm2iOyYn46Lvvq8Yk3xLWpN2UiqVjvHdd40Jk09Jc2kzP/bd9w27jhcK69BeKKDMtDwXUErjt50w&#10;3ui77yt5LqDUJrlGnEMbse+NL/Dd95W8FlDa47VJGr/VaB31zSMcAOQHBZTImgG1erX0Sy7Sf3nA&#10;yY/3JTW94Z9Of6a4nySb6eUCSml/85r/DF7r96p3UEAp7yMhS52iWtM3N8Totg4WUC4rqJHykBr5&#10;ndRPc+nqHSjfPu+fn+27acayQTX8xfl9Nhq/fUMKargi9bFY7PG4s6BOuafvpln2mA6/d15fPV9A&#10;ac/hl8/9sz0fjO+mGXvZ7b4xv89G47dfFAWUfVVA2dbdmO35f7PUb624one/aSYU1ejl0jznYs+x&#10;VAso7XrdVUzfrdjPO//th69L2vYfGfuhfV34kPtn+xqW2qOaBYsW8tt5/Ltv2xH1ig9d7DnxPd+0&#10;poG+uAPl8EzxsVJHr/SbpO4QdcoxC8deGHsNv9Y3R6NMGP9V+sK71RgTf9B33Xc2RdHx0pq0Ex0l&#10;6333XWPPiRukubSTOI5P9t33jZKJz5HWoq1QQJlpeS2gPO+88wal8dvM7ePj43v5IfpKXgso7fn7&#10;MHH8NqJ1cs3atWtX+CH6Sl4LKLXWJ0jjt5Ozzz57X989AGQCBZTIoGVDauRG6RddpL9yxIpTqzff&#10;dIsvq8m/m268pbrq4AeK+5rXrB56SPUhY0/qubh96+UCyl55hPepxzyqunXLHX6vegcFlPI+ErKU&#10;GVKj2/3nVHSAXd+UCyiPP9i2+aj9O8U2afvW0r0CyoIa+Yr7/6Ia/R/fRdMG1KqDbD8NPJp81/jN&#10;G1JQo0337zKo1jzYd9GqZXbsH872N/aihf3XSx4LKIfU8Mdm/3/sS76Lph2sjjmkk+cDBZT5LaC0&#10;a/JGaZxascf6er9pS6Q+66WFO+N2FAWU/yBt+4+4AsrZx52792S/Serc54Hdx/5HfAFuR7+THVCr&#10;jlw47sKsVKuP9s1FAz1fQDl6mft/e040eefp5tnPa59eOP782H29wzbbY7Y1FlWKolOlL7pbjTbx&#10;jomJiT19933JrsFt0tq0Gq3j7/quu2J6OnygNI92Ykzc8G3Pe8yytB/rTgFltuW1gDLtOxHPJNn8&#10;LN9938lrAaV9vXqfOH4bCYKo4x8OsyqvBZQbN248RBq/nbjPRr57AMgECiiRRUNqrKU7ppDeyys2&#10;v8WX1fSGW2+5TdzPPObElQ+qbt++3e9Zb3H718sFlJueU9nteOYthy+/Z/Xvf7vB71FvoYBS3kdC&#10;ljJFNbbVf0xFB6RYQLlHUY1+0PaXYuHkXLp5B8q5opND9/ddtKSgRt62sO/F4jdtiLT9YhlUo+/y&#10;m7fp1D1d0V6z5479e2YOCyhnH8F9oDp50HfRkk6eD+5YSNvXit+sbVLf9UIBpWhvaZx6OUitubvf&#10;tmlSf/VSVGse4TfNhLnX51px70G+aSrs9Z/bAkp7XewsqLFUC0oXksf+RwYbfBx5u+x72zXS+HMZ&#10;UCPrfFPRQI8XUNrr4jr3/4PqpAN98445WJ143MLxF2ZfdcLdfHMsxpjkhdIX3a1Gm+QS33XfKpno&#10;X6W1aSfr168/wHffce4OotIcWo0Jk539VEC3UKCjVAtqKaDMtrwWUGpTvlYav9XY6/7mfr3roJPT&#10;AsplQRjfKI7fem70ffelvBZQWsu0ibdJc2gnOoq/7vqeHQIAlhYFlMiiQbUmkH7JRfov9znu0dUd&#10;O3b40precOedd1aP2vs+4v7mJUfvc1+/N73nra9678w+9nIB5Te//P3djmnecvllV/i96T0UUMr7&#10;SMhSpqCG3+w/pqIDmi2CkwooB9SaR0ht00v3CihdkV9Rjb3Gb94yVyDgClikMWrlkAYfVb9SnTws&#10;bV8vBTWS6n9UbvsrS+PUi1tbv/liMlRAOfZ/dpsUCk+PHGj2fLCvfWv9xnVRQJnrAsqmz3V7Xmzw&#10;2zbFrv9mqb9asft6p980MxYroLT7+HnfNBV5LaC018Ql7v/bKbZtQN3HdxfU6BbfruNWqtUPlOYw&#10;F3tefN83FQ30QQHloBp9t2/acfa6uVSax1zsa9hzfFMsJtDxL6UvuVtOGN7Td93XxLVpIxtKpWHf&#10;dccZE/1ZmkOrMSa52Hfdl4Iw+qG0Li2HAspMy2MB5bml0pA0djsJTPRC331fymMBZalUWi2O3U7C&#10;8ut8930pxwWUykTRu6U5tJsgTD7Rz8XVALKDAkpkkfslq/RLLtKf+eaXf+BLa3rHTTfcXD3t+EeL&#10;+5v13Ovos6pbtmz1e9J7jtnvvjP72csFlO7R+Eftlc8i3iP2OLV6+e+v9HvSmyiglPeRkKXM/ur4&#10;If8xFR0w1EYB5f5q+FD77xdL7dJNNwsoR343qIZP9pu3xfZ1ozRGrRTU8KP9pnXZfpsuXrTH6cN+&#10;89RI49TLUC4LKEd+V1RrHuA3b0tRjdYskpFi5/oCv2ldFFDmuoDSHr+RP0lj1UpBjX7Kb9oUez5d&#10;IfVXKwU1do3fNDPsuX6BNNe52HPsy75pKuya5bKA0h07O/dLfdOOcHeXlMaeiz2vv+GbdkH9AkgX&#10;22jv2ba7G+jxAkqXQTX2EN+04+yxXy/NYS4FNfIV3xT1TE5OHiR9ud1OfNd9z4TxH6T1aTU6TFL/&#10;cCAplUrHSeO3kyCIn+u770vGlM+R1qXlUECZaXksoDQmqUhjtxoTJndGUbTSd9+X8lhAaaJkgzh2&#10;G/Fd9608F1CWSuEZ0hzSiH3N+dF550VtPX4FANpFASWyakiNXC39oov0Xx469mRfWtNbtm3bXt10&#10;zn+K+5zVPPGhz63ecvOtfg96z0++/8u79vWeRz3S/2lveln5Tbsc2zzEHZM//aG3iycdCijlfSRk&#10;KeM/nqJDhlosoBxQww8vNFm41Xq6+gjvv/tN22b7aqowys61wYK54R9L29fKkBrbeYA6seA3T42d&#10;70+l8WolnwWUY7f4Tdtmr5ffS2PUSuPnAwWUftOmSf3VSycKKO1xrluItjB2Dlf5TZtiX49uk/qr&#10;FTvOO/2mmTGkht8rzXUu9lr4kW+aikG15sH2vD0zzRTUyIQ097mkUUDp7jho81rftCPs+fFNaey5&#10;2GP1PN+0K+zrQN3i2kF10hG+6W4Gev8OlLf7Zl2xUp2yRprH/PimqCeIovtJX2y3GmPiVCvM82za&#10;JI+U1qjVaB135dHoQRifJ43farSJU709fR5tCMOjpbVpORRQZloeCyjtnL8rjd1qAtuf77pv5bGA&#10;UuvkAnHsFmPCuNFfzPSsPBdQViqVvUyY3CrNI43Y8+OGIEie5YcDgK6jgBJZVVSj50u/5CL9md9e&#10;dKkvr+k9P/vhhdUTDnmguN9ZyWHL7ln9n9d/oLp9+3Y/6960dvjsu/b55MG1/k9705bbt1ZPPfpR&#10;uxznLEc/78XV22/b4mff2yiglPeRkKVKUQ1f5D+eokOGWiigtDF2u+3SzzuTbhZQjn3db9q2ITX2&#10;W2mMWmm8YG7kj9L2tWL73eY3TVUjRRLzY9cjdwWUBTX2Q79p2+zfses+fnhhGj8fKKD0mzZN6q9e&#10;7LWXegHlQWr1KmmsetlPrT7Mb96Qler4g+067ZD6qpUD1cmZu/GEvSb+Q5rrXOw+dqWGpR1FtWZM&#10;mvtc0nmE98idjd7RuFX29exyaey5uHPON+0Ke25UpHnMpd6dpQd6vIDSng+/8M26ZXlBjdQt2Pbt&#10;UI8x5UD6UrvVBEHQ1BtHLztnampAWqN2YrtdPtt75xiTfFEau+WEUWofcvNMXJtWQwFlpuWxgDKM&#10;khulsVtNqWQ6+gExD/JWQLluXWUfcdw2YjZvPsV337fyXEDp2Nfut0jzSDOBTi41xvT9uQKg+yig&#10;RFYNqDWPkH7JRfozpx59VnXnzp2+xKb3uMLE8z/5dXHflzqPOv2Z1Wuu/pufae/6/rd/ttu+97rr&#10;r7uxerc9773bfmcpI4c9rPrny6/yM+4PFFDK+0jI0mX0sf7jKTpkSI1sGlKjb2k0RTX8denPO5mD&#10;1OoBP92m2e2bfIT36Lv9pm0b6lABZUGNXCttXytFNXKd3zRte0jj1YpdjxzegXL0o37TtlFASQGl&#10;7Jh9pLHqxZ7vTX0/X1Cj50j91IvfNFPs+p8tzXUu9hrr1GtdagbUyOnS3OeSRgGlSzvvm42w1931&#10;0rgu9jVpq2/WNYNqzWOluczFnjvrfNPdDPR8AeXo+b5Z19gx696h2jdDPe4RitKX2a1m7dq1K3zX&#10;sLSJb5HWqdVMTU3t67vuGDvnLdLYrWZ6erpmZXk/kdam5VBAmWl5K6AMw3BMGrfVuNc933Vfy1sB&#10;pfsPIMRx2wifCfJfQLlhQ3i0CZOd0lzSThAlf7Sfc+7mhwaAjqOAEllWVGN3SL/oIv2ZKy//iy+x&#10;6W0X/Pii6omHPEhcg27mjDVPrN56821+Vr3NFec+8j5P320NLv/9Fb5Fbzts2a77nYXc/cD7V6/9&#10;69/9DPsLBZTyPhKyVDlArSr6j6bIgEPV6IVF/wjvvBhq+g6U6RVIDXWogNIVVEjb18qgGn6H3zR1&#10;0ni1YueduwLKohpNbe0ooKSAspaCGvmyNF6t2H1uqqCrqO5R93HLCzOkhm/0m2bKgeqkk6T5zs/B&#10;auwQ3zyTXCGfNO+5pHQHyo4fv3qvO90Yf6GCGr2nNJe52NfTN/umuxno8QLKglrzUt+sa+y8PybN&#10;ZS6+GWoaH99D+gK71Wgd/9H3DE/r6M3SWrWaoFy+u++6I0ql0nHSuO3Ed933pLVpORRQZlreCih1&#10;lKyXxm012iS/9V33tfwVUIbPFsdtMUEYfcl33dfyXkDp6Cj+ujSXjiWM/6bj+CETE5X9/BQAoCMo&#10;oESWFdTYNdIvukj/pt+8bPObq6evemz1qL3vI65Hmjl6n9Oq97Vj/c8bPuhH7x9f/ty3xTX5wqe/&#10;6Vv0NldA+m/junrEHvcS16FbWV18SHX905PqDdff5GfWnyiglPeRkKVIUY3+yX8sRQYU1cg3Zo8L&#10;BZSNGurcI7zrPhpzYQpq5N/8pqmzc274Ue52PXJYQJne+UABJQWUtdhrdEIar1bsudHotTTDniN/&#10;lvqplYIa3uA3zRxpvvNTVGse4Ztmkj3Wb5LmPZc0Cii78flJGncudvxrfbOuKarVh0lzmYu9dn/i&#10;m+5moPcf4f0036xriuoer5PmMhffDLWcc066j5jWYfwi3zW8IIjOktaq1WidvMx33RFBFD1CGrfV&#10;GBP/2Xfd96T1aTkUUGZa7goow+RD0ritxsSbz/Zd97W8FVBqE39VHLfFuPc/33Vf64kCSq2PsOfH&#10;Nmk+nYwJk+1aR28tRdGpdhrLZmcDAOmhgBJZVlBrHiP9oov0b/5j6lW+zKb//OBbP6u+YNOrqk89&#10;a331tOMfXT1ixaniGjWSo/a6T/V+J/5z9cmPeH71ReZ11R9994KefkR6PVu2bK0OH/owcZ1emrzJ&#10;t+oPf/3L36rPfZLpSsGuiyvafcSpT6u+2Ly+etn//dHPAhRQyvtIyFKkU4UqaN78gg97XCigbFCG&#10;CijP8Jumrpn1pYCSAkq/aV39WEC5Up2yRhqvXg5WxzR4p8XD97PnUsOFzi5Krcrs7yel+c5PUQ1H&#10;vmkmufPVHo9t0txd0rkD5dglvlnHSOPOxY5/hW/WNRRQytu72NfeEd+sayigbNP0dPko6QvrVqN1&#10;ci/fNbxSqXyMtFatRpvypb7rjghM9GJp3FYzraNx33Xfk9an5VBAmWl5K6A0JrlIGrfV+G77Xt4K&#10;KMUx24gx5kjfdV/rhQJKp2TiD0vz6Vbcf5Chw+RVpVK82k8JANpGASWyTvpFF+nfuDvk/faiy3yp&#10;Da768zXVX/zk19VvffkH1c985Mszedtr3ndX5v7scx/7avWnP7iwetkll1evvaY/H4tcy39FbxDP&#10;NZennLXet+ovd95x58xdOUsTL6qOHCYXlzabVQc9sPrPZzynas79r+oH3/np6q8u+G1127ZtfkTM&#10;RwGlvI+ELEXcozr9R1IsoYV3RitSQNmwIQood4ldDwoohTFqpfHzgQJKv2nTpP7qJc3zYSG7PjdI&#10;Y9bKwWr1PfymdRXVmidI29eL3WyP2a2zR5rv/Nhj9HnfNJPscf6dvbbvlObukk4B5ehPfbOO2F8d&#10;d6g07lzsNdn1AkpX9CvNZS72vKCAsosG1ZpAmstcfDPUEgTJ46UvqVvN1NTU3XzX8CqVynJt4juk&#10;9Wo1vuuOCMPyD6UxW409J/b1Xfc9aX1aDgWUmZanAsqzzjprb2nMduK77nv9XUCZ3Gi75I6BVq8U&#10;UI6Pj+8hzafbMWGy0+Yqe3190F4TY356ANASCiiRdUU18kfpl12kf+Puvgik4fq/3ySeY3Nxd0hE&#10;deaR2pf+3x+rF/z4ouq3v/qj6ttf8/6a+c7XfjSTX/7s4uolF/++esWfrq7eesttvic0ggJKeR8J&#10;6XZcgYH/OIol5O6KZo/FLoUe9u8HFFA2aIgCyl1i14MCSmGMWmn8fKCA0m/aNKm/eknzfFjIHsfP&#10;SWPWSkGNNvSYbdvuLdL2tTKkhr/rN82kohr+ujTvudjr7HbbLLMFoO491V7bHS2gPFSN/dA365Bj&#10;9pHHnY29JrteQHmAOrEgzWUu9tqlgLKL7HX4Emkuc/HNUIsxyWulL6dbjfty3XeNebSOvy2tV6vx&#10;3XaENvEOacxWwznxD9L6tBwKKDMtTwWUpVLpOGnMlhOWO/zhMD/6uoAyTD7hu+17vVJA6UwG5btL&#10;c1rK2M8tW0wYX6Z19Dg/TQBoGAWUyLpBNfZg6ZddpL8z/W8v9OU2QOuO3GvxR1W7IkCgmyiglPeR&#10;kG5nSA1X/MdRLJ0VRTW2ZeGxKVJA2bChjBRQHqLWPMZvmjo755qPol0Yux4UUApj1Erj5wMFlH7T&#10;pkn91Uua58NCdn2eK41ZK/Z8+pnftC7XTtq+Vuy1lOnvOIpq9VnSvOfnIHXSvX3zTFmpVj/QXte/&#10;tMl5AeWiBXtX+WZdwyO85e1dCh38DFALj/BukzHRz6Uvo1uJCeO/m6j8aiIkJ4/HnahU9pPGazVB&#10;FP/Gdw1LWqOWQwFlpuWpgDIMyw+Uxmw1Jt58tu+67+WpgDLtQlq778/zXfe9XiqgdHQY/5c0ryzF&#10;vt+8u1QqH7d+feUAP20AEFFAiew7fD/pl12EfOVz3/YlN0DznvyIc8XzamH++7Xv91sA3UEBpbyP&#10;hHQzQ2psxwFqVdF/GMUSKarRD0rHp0gBZcPsudyRAkrb7hZp+1qxx/LFftO0NVXoaNeDAkphjFpp&#10;9HyggLI3Cij3U6sPs/uyUxq3VuxmK2a3rmXV3tJ29XKwOuF4v3FWLZfmPT8FNfYy3zZT7DX9Jvs6&#10;8FH7/7kvoKx3rtp9vNY365qCOuUEaS5zGVLDX/RNdzPQ83egHH6Gb9Y19hx/lzSXufhmqEX60plk&#10;P/7wpe7cc0tD0nitxpjkJb5rWNIatRwKKDMtTwWUxsRPkMZsNaVSaX/fdd/LUwFl2kV+YVju2KNJ&#10;8qbXCiit5SZMviPNLYsJdHKtiZKX2M8kp01NTe3r9wEAZlBAiTwYUiPnS7/wIuTyP1zpy26Axr3p&#10;Fe8Wzycp9zr6rOqOHTv8lkDnUUAp7yMh3cyQGv2l/xiKJbJSrTlKOjYuFFA2bqhjd6Ac/Zu0fa3Y&#10;fn/rN03bHtJ4tWLXgwJKYYxaafx8oIDSb9o0qb966WQBpePu3CeNWyuD6qQD/aaiATV6X2m7WinY&#10;c8lutnx26+yy61T3zrf2Wttimy1SXNp9BTX8B3cO2Ws79wWU9V537P7d5Jt1jbu7pzSXudh1f7Vv&#10;upuBJS6gdOsljeuSRgGl3ffX+GZdY+f9RWkuc/HNUIv0RTPJQcJwzB/CVE1Pl48Sx2sxUzpe67uG&#10;Ja1Ry6GAMtNyVUAZJWVpzFYzOTm5t++67+WpgNK+pvyvOGaL2bBhw6G+677XgwWUamJiYj8dJRdI&#10;88t67Ovz1+3c129KksP97gDoYxRQIg9WqjUPkH7hRchRe92nunXrHb70BljcV8//bvXw5fcSz6da&#10;uebqa/3WQOdRQCnvIyHdzKAa5qkyS6ygRmoW6BUpoGzYUOcKKP8kbV8rrljHb5qqfdVJR0jj1Ypd&#10;DwoohTFqpfHzYSkKKI/ZR+q7XiigXNyQGv6SNG6tDKjRJ/hNRQU1ukHarlbsOfoBv2mm2XPpfdL8&#10;5+cQtaYjdSytGlRr7uPmtVKtub97TV4437nkpYCyoMaukceeudY78p5Tj30PeJo0l7nYda15rQws&#10;eQHl2M3SuC7uZ75ZXdK2c7GvA1/zzbrGnuOXSnOZi2+GWqQvlkn2Y4yp+6bcqunp+OHSeK0miqIT&#10;fdewpDVqORRQZlrOHuH9IWnMVjM+Pr6H77rv5amAMtDxr8QxW0mY3O67hdWLBZSOfY8f1Ca6Wppj&#10;XmJMcrF7JPm6dev28bsFoM9QQImcWDGkxq6XfulFyMmDa6tbtmz15TdAbRf+/LfVo/e5r3ge1Usy&#10;+QrfA9B5FFDK+0hIt1JQI+53evxudwkV1PCTpGMzFwooG2f/DtWhR3g32+/YTvcoX795agpq9FPS&#10;eLVi50EBpTBGrTR6PixFAeVB6sgBqe96oYBycQW15inSuLViz6mf+U1Fdr7flLarFTv+k/2mmXaI&#10;GhmR5j8/9rr4s2+eCXY+H3bzOliNHmev7R54hHf9ArmV6uRh37Qr7LXwDmkecymq1at8090MLP0j&#10;vLdI47rYsVMooBz7g2/WJYfuL81jfnxD1CJ9mUxykDDe6A9hqrQuP1Ucr8VwB7JdSWvUciigzLSc&#10;FVD+XBqz1fhuYeWpgNLO9SZxzBaiw+hy3y2sXi2gdNavrxwQRvFfpXnmKSZMtpswvsxds37XAPQJ&#10;CiiRF0U1+hLpl16EuJy+6rG+/AaQ3XD9TdUj97y3eP40EqBb+rmA8uILLxH3j5BuxhV7+I+fWCKu&#10;6EQ6NnOxx4gCygYNdaiAsqCGXyVtXy92m1f6zVMjjVMvFFB2qoCyuUe676dObvupSPZ8Wiv1XS8U&#10;UDZkhT3u26Wxa8VvJ3F91X3U9cLsp1Yf5rfNuj2l+S9MGud6GvZXxw/Z83SHm5P91+X2uPTAI7xH&#10;PyiPPZsh+z7lm3aFXdO6/9G3Owa+6W4GFimgLKjRT/umHWHPjZ3SuC72Z20XULpzTy3yuP80FdTI&#10;GdI85lJUw7f6pqhF+hKZZD/GxB/0hzBVxiSvl8ZrNe4Rn75rWNIatRwKKDMtV4/wNuWLpDFbiXuk&#10;r+8WVp4KKMMouVUcs4VonfzEdwurlwso52iTpPY6koUYE7177dq1K/zuAehhFFAiP2Z+4Vvzl3qE&#10;DB/2sOrW27kTJXZ3w99vEs+ZZlKZfrXvDeisfi6gvOTi34v7R0g3o9Rg177gxe4G1fDTpeMyPxRQ&#10;Ns7+/akjBZRzj4JtJq7Izm+eCrtvj2/274e2PQWUwhi10uj5UFBjf5W2r5VG+63HrsvFUt/1QgFl&#10;Y+w63SSNXSt+s92sVGuOktrXSkEN/9Fvmgv2WLxB2o/5sef6Nt98Sdm5fs7Np6BGPuH+3c4r9wWU&#10;B6s1D5HHno3dx1/6ph03oEaOlOYwF/de5ZvWsGpvabu52H35lm+YOvu+8EhpzLnYuadRQLlzSA0/&#10;wzftODveG6V5zMVeB2/yTVGL9KUxyX46VUCpdfI/0nitRJt4h+8WnrROLYcCykzL1R0ohfFajQ6T&#10;D/luYfVvAWX0Wd8trH4ooHR0lLzZvfdLc85twugLU1PJ3fwuAuhBFFAiT9wXE9IvvwiZy5riQ6rX&#10;XXu9L8UBZguyDlt+T/F8aSauj9tv2+J7BTrn6iv/Kp6D9dIrBZTuTrHS/hHSrRTVqHt8N5bQkBr5&#10;hXRs5qdIAWXD7N+fOlJA6UjbLxa7by/ym7drT7tv19v5flsap1bsNn1dQDmoRr8gjVErjZ4PBTXy&#10;R2n7WimqsTv8pq1aXu+Rs7XSCwWUdq03+007xh7386Wxa8WeVw/1m+5i5SKFWQtj9+39ftNcGFTD&#10;J9tjP3NXx3opqOENfpMlMaBW3VXcN6hWP839mT3GuS+gdOSx/5Fu3QHUfn4MpPHnYs+Tj/mmtdS9&#10;o6l9H7jRt0vdkBr+oj0fat511s697QJKuz7X2deJ7/umnbaXXa/bpXnM5WA1cqpvi1rEL4tJ5qN1&#10;3JHb1RqT/Egar6WE8e98t/DEdWo1FFBmWr8WUJqo/E7fLaw8FVCaMNkqjtlCtE5y9Ze9TuuXAkqn&#10;ZJJHmTC+QZp3nmOv5Q9TSAn0JgookSeDauRh0i+/CJmfo/a+z0zRHPDZj32letiy9osn5zJ+5vN8&#10;z0DnXHvN38Xzr156pYDSOXz5vcR9JKQbKao1j/QfO7EEVqqTh6XjsjBFCigbNpSxAsohNbLNFR35&#10;Llpm+/j4bH/Db104Rr3Y9ejrAkq7Xu+VxqiVRs+Hghr9obR9rbiiswPVyYN+86bZeb3L9nGL1He9&#10;9EIBpT33v+g37ZhD1PCoNHat2HX9st90F/Z8m7lOG82AWvNEv2lu2HPxW9K+zE9RjW0tqtWr/Cbd&#10;tmL+PJQqHuD+0M67JwooF3sdsK+fb/BNO0oae35WNvD50u5L3UeA76tOOsI3TVVBjfzNFbVLY7rY&#10;ebVdQFlQY9e4/7fX+Cm+eccU1PDaheMvTDvvP31D+pKYZD/aJL/3hzBVFFB2lrhOrYYCykzLUQHl&#10;Mmm8VqPDeMr3C6tfCyjt61OufpHXaf1UQOlMTU0NaB19Xpp7nqNNvC0w0SvHx8f38LsKoAdQQIm8&#10;afbxYKR/8+H3fMaX46Df7Ni+o/rC4HXiedFODlt2j+rXzv+uHwXojC23bxXPv3rppQLK4w+4v7iP&#10;hHQj9qPmitlPnFgK9nP+y6TjsjAUUDZuqKMFlKMvkfpYLHaMq/dXxw/5bppWUMNvnuvL/vOj5/e9&#10;WOx6UEApjFErjZ4PQ2pks7R9vRTU6A/85k2Zvevf6HZ3RzOp33rJYgGl3Y8/S33WirtT8kp1fMe+&#10;I5sjjV0rBTVyrd9sF1LbWpm9K+kx+/hNc+Ngdco9pf1ZGHvuXWlXZH+/WdfY8+Wu15tBNXrXXRDt&#10;NdQTBZSDas1j5fFn44tXD/PNO8K+Dz1HGnsu9vq4XanRRY+9PUc+L20/F/va9y++aWrs+8vZru+i&#10;usetC8ebSxoFlLaPS+z+3WnPuy/45h0zV6xZK/a9pyP1ZT1H+oKYZD8UUOaTuE6thgLKTMtLAeW6&#10;dev2kcZrNSZK/t13DYsCSjj9VkA5Z8qY0+15dbu0D3mONtHVU1NmxO8mgJyjgBJ5U1TDk9IvwQiR&#10;cu5TI1+Sg36xffv26lmnPUM8H9LI8Qfev3rd33hMPDrrHkc+Qjz/aqWXCijH7vZwcR8J6XTsZ8zI&#10;f9zE0ljuvqSXjs3CUEDZOLumHSugdMVOUh+NxO7jbYeq0fv6jhq1h71OPzu/nyE1cub8f18sdj0o&#10;oBTGqJVGz4dBddKB0vaLxe7bC30XDXF3DXN3S5vddqypwkOXLBZQ2v35stRnvdhtPuE37xhp3FqZ&#10;LX7czXKpba0U1Ngf/Ha5Y6+T70j7tDC23W+7WSRqz/ePzB//QHXKCf5Hbs49UUBpLfpabV/3vuTb&#10;doQ05vzYtX6Pb1rXgBp9lrT9XGw/V/imqfGFjVfavm+SxnRxn81887qkbefixrGv9z9x/zyo1tzH&#10;b5I6+9o4tXDshbGfI/7VN0c90hfDJPuhgDKfxHVqNRRQZhoFlHAooITTrwWUjrtbo/1s8QJpP/Ic&#10;e73sDMK4ob/8Acg2CiiRR9IvwQiplZMHzqhec/W1vjQHveyy310+8wh36TxIM6evemx127btflRk&#10;ySte8Bb/T/n2tEdPiuderfRSAeX9T/xncR8J6XQOVkev9B81sQQOViccLx0XKUUKKBs21NECSlc4&#10;N/oXqZ9GU1SjV+yjVh/tu6tpSI1sdHfe23X70VsooGxOpwooHWn7xWKPx86iGn6H76KulWrsAe5u&#10;cnPbunWZ31cjyWIBpT2vny/1uVjs/n/Ud7Eot3b+Hxtm5/Vf0ri1ctCCoqiD1YnHSe1qxe7Ph/2m&#10;ObR6L3utbJP2a2Fsu7/YDTp9t+s93Dk5f9yCGrvI/2yGnUevFFC6Ow4uevfqghp9jG+eKruOl0rj&#10;zc9KdfejfPO6VqpT1kjbz49r45u3be61x74vvNXuR8cLKO3r76tm/3l0m98kVfur4UMXjitlQK3i&#10;u49GSF8Kk+xH6+T9/hCmigLKzhLXqdVQQJlpeSmgPOuss/aWxms1FFDuigJKOP1cQDmf1tEntYm2&#10;SfuU15gwumzdxo2H+F0EkEMUUCKPCmqkocf7ETI/737rR6s7duzwJTroJXdsvaP6/KfF4nHvVB7/&#10;4OdWd+7c6WeApbZ92/bqv5xxzsyx6QXvfPOHdjvn6qWXCijf87aPiftISCczpEbe6T9mYokMqJF1&#10;0rHJcvzUFzXUwwWUK9Wa+0v9tJKCGr3Ozve9h6qxV7u4RzxL7eZir9tNFFA2p5MFlEU1+hupj0bj&#10;9vMAdWKhqFYf4ArSlDp8v4PU6oEBteYRg2p0t0eyujEX/tliyWIB5f4NFE3Viz1G57p1c3cBVWrV&#10;3m79DlbHHFJQp5xQVMMfmm0z8gs/XMP2VUcdsXCsenFFWH7TGUW15gNSu1o5RI3k+mlXRTUWSvtV&#10;KwepVXf3m6ZqP3Xy4fZaum3+WPb83OGuJ99khj1veqaAUqmjV9r9WbSAde9013y5XefzpXHmx87r&#10;fN++Ibb9onfits3aLsA9UJ184lx/9nX2NDtuxwsoC2p47T/+3RVRrtrbb9q2/dVxh9prcMv8MaXY&#10;Y8bn/UZJXwaT7CcIwsf7Q5gqCig7S1ynVkMBZablpYDSkcZrNVonb/bdwspTAWWgoy3imC3E7ndD&#10;/+Vkv6CAclclE73D7sfNC/crr3HFx6VSPOx3D0DOUECJnNpD+mUYIYtl1UEPqF584SW+TAd55woY&#10;v/3VH1ZPXHmGeLw7nei8l/qZYClddcU11ZMH1t51XP70hyv9T/LrZz+8cJdzbbH0UgHl7bdtEfeR&#10;kE7FFRYcok45xn/GxBIZUsMXSMcny/FTX9RQDxdQWsvtNovegasTcXeNpYCyOZ0soBxQJ9xN6qMT&#10;scd95g5m0s/qJYsFlEqN7m/XebvUb1pppYDSFdxJfdWKO6/9hjOkNrXi9t9vlmvNX9vDHxpQI0f6&#10;zdvi+rHn4TulcQpquOKb3cXOtYcKKGf251x5Hv+IXZ+dBTXyXL9Jy1yBsrvmpTHmp6DGtjRbJDio&#10;Rl8i9TU/9nX8SqWO3Ndv0rQBtXr1XF+zj9+feQ3qeAGla2PX/9q5P3P/0cTB6qRjZzZuw0q15gFu&#10;jvPHk+LuYGzX7lC/GRYjfRFMsh9/+FJnTPxBabzWktzqu4Unr1OLoYAy0/q1gNJEZf4LhnnyVEDp&#10;XrPFMVuI1tFnfbewKKDcXaVSWREE8aRdmz9K+5jHRFF0qt89ADlCASXyqtlHShEyP897SlT9y1U8&#10;1jvPrvrzNdWzz3yeeHy7mSc89Ll+RlgKH//A+dWj9z5tl2Pyg2//zP80v9xdVY/Z97677Fe99FIB&#10;pSPtIyGdSlGNfN5/vMQSko5N1uOnvqih3i6gVAV18r2kvjoZu0YzT3+igLI5nSygdGz7th7p3mjs&#10;Ws+sifSzeslmAeXM7zb+n9RvWmmtgNKtw/BFUn9S7LHfpchKalMrrvjJb5ZzR+5r1/oGaR/rZVCN&#10;vntQDd/bd9KM5faafrhd+4/accUiXLu2uxS2zrHb9FQBpWPX4PvyXHaN3ffv2/U+2W/WlAE18my7&#10;prdI/S5MQa1+qt+sYa7AzxU1Sv3Nj31fuPwQNTzqN2tYUQ1P7trP6MyxtmvSlQJKO+9X7/rnI9vs&#10;nOLW7kZ50oEFNfKm+f3Vi93HV/gN0QjpC2CS7ego/q4/fKkzJnm9NGarsV0um+0ZjrRGLYcCykzL&#10;UwGlCeO/SmO2Eh0lF/huYfVrAaV9L/me7xYWBZT1lUrRqfZa+W9pX/OWKIru43cLQE5QQIm82l8d&#10;PyT9UoyQRnPkXveubnj2f1S3b+ex3nlyyy232eP2guphy+4pHtelyJn3fEr1xutv9jNEN9xqz4Px&#10;GgW0H3rXZ3yrfFv3L1Pi/knptQLKf21i3wlpJ0NqdPvB6sTj/MdLLJ1c3l3ez31R9jzr6QJKZ1CN&#10;vFHqrxMpqJHb3KOd3bhDFFA2pdMFlMUUH+leL3aomWIb6Wf1Ys+XTBZQDqg1p0j9phW73y0WUI5s&#10;kvqrlUPUiTMFXXa846Wf10pRDb94ZsAe4O7Eas+HhgrsFqagxq6x237Rrl9ir6VHuPPCd+seuTzo&#10;CubsMXmqvY7fatt9216fNYveXOxrx7X2Ktnfd7ELu23PFVC694WiGr1Ons/usev8PbtGz/ab1+Q+&#10;J9pz9LW2/dVSP1JcUazfvGl2nHdJfS6MPYbb7f5+xp4Ti9zU5Mh9XdG57ffKXbcf2Tb3GbjeuWTP&#10;tdQKKK097Fg3Cj+/vqCG31xUq1f5djW5/bXr+zE7/5rn8MLYa+ZKvzkaJX35S7Kd8fH1B/jDl7q0&#10;izwmJyt8CTmPtEYthwLKTMtVAaUpXySN2VLC5E7fLaw8FVDaud4kjtlCApNc6ruFRQFlY6ampvYt&#10;laL7GpP8SNrvPESbeJsx5jS/SwBygAJK5FlBjb1N+uUYIc3k2P1Or5rnv8SX7SCr7rzjzpk7hx61&#10;133E47jUcY+H//mPL/KzRSe94w0frB69z653nZyf8oZX+pb59rXzvyvun5ReK6C86aZbxP0kJO0U&#10;1OgP/MdKLK0V0vHJevzcFzXUBwWU1jI77x9Lfaadohp9oh/TFZpQQNmEThdQWsvsMfm81FdaKaiR&#10;CT9WzxRQOnat3yP1nUbsfrdYQHnKPaX+amVArdnotrPn2Suln9dKa3efy64D1JpT7JrvViTWzdjX&#10;jb8drEZW+intxp5vPVdA6bhC00bu4Dg/9vrdYd9X/ma3+4P9/9/Ytfu1/bPL7D//yf7/oo+GXhh7&#10;/rubwLVxc7VVe9vzp6k7mdrjeVNBjf3ezb2ohj9j9+Xnbl/s/P9if7ZN2sZ+Bn6LH9CdD90qoHQF&#10;kGdIbVxsu51uLnbul8/uy1xGL/bHo6Xi5EPVqFhIjDqkL39JNmPCZGcpDB/qD11HlErpFvtMT5eP&#10;8l3Dktao5VBAmWm5eoR3WP6QNGarGR8f38N33ffyVEAZ6Pi74pitZavvFhYFlK3ZUCoNGxNdrk28&#10;Q1qHrMZ+Xrvz+c9/fs2/oAPIFgookW+H7u9+wSb/goyQ5vPMx26obt1yR3Xnzp2+jAdLzd0h9HEP&#10;+lfxeGUx4fqXcv50gFvT3/zq0rqFk3Nx50uvGD70YeI+LkyvFVC64338gfcX95WQtGI/Q+5wnyX9&#10;h0osoaEmi+CyEj/9RQ31RwHlDDte08Umjcb9va+ghu8q+HCaPXdsHxRQCmPUSovnw572OP1V6q/d&#10;2OP9Sz/GDKlNvdjtM1tA6dhj3fAd7pqJ3e+WCiitPdx1J/UppajGPuc2sufNpdLPa2VmpN6zr12H&#10;jr0e1os9j66y49ctSrVz68kCyjn2vN0hz6uzsWv/DT+FthyoTjpJ6j+t2Gv1Cj/UDHs+dK2A0hlU&#10;a94ttUs77vVLqcP388OiGdIXvyR7cXc0Ckz8PH/YOmbjxvBYafxWMz0d3tN3DUtao5ZDAWWm5eoO&#10;lFHyYmnMVlOpVPbyXfe9XD3CO0w+Io7ZYowxR/qu+x4FlO0rlUrD9nX109qUr5bWJGuxx/yS8fFx&#10;XguBHKCAEnk3qMa69rg40j85Y80Tqxf/8pLqnXdu8+U86Ca37j//0a+qD1r9BPH4ZD7L7lH9wbd+&#10;Vt2xg8fDt8ut4a9+/tvq/U/6F3mthRx/wP2qO3f0RhHrq1/43+I+LkyvFVA63/zSD8R9JSStFNXI&#10;t/zHSSyxQ9XYi6RjlPX46S9qqI8KKB3bx0+lvtvNoBou+SHuQgFlc7pUQKkOUPco2mPT1B3UFktB&#10;jV6j1DGH+CFmSO3qJesFlO5Ru2mvm0sbBZSqqMa+LvUppahGr3Pb2PEavvuiu0vezEA9yq7F96T9&#10;7lTs68VMEeti7LXd0wWU1l5FNXyRPLf0Y9dzmz3WL/Njp8L298/SWO2moMZuda81fpgZdv5dLaB0&#10;3H8QIbVNK/a16+8Hq5OO9cOhWdKXviRb0Sa5ZGoqHPOHrKM2bIgPlebQaoIwfIbvGpa0Ri2HAspM&#10;y9cdKONnSGO2momJCv9Fg5erO1Ca+HnimC1Ga73Wd933KKBM1+TkZFGHSWjC5FvaxFukNcpCjEle&#10;66cMIMMooEQP2HNIjS7p45FI7+bIve5dfbF5ffXiCy/xJT3opN/95g/V17zovzP7mO5mc/oJj61+&#10;40vfp5CyBa6I9vOf+Fr1tOMfLa7tYvnDpX/2PeXfUXsvfj30YgHlju07qve9+2PE/SUkjfjPkcgA&#10;+1n+TdIxynr89Bdl96+vCiidoho7zxVdSGM0m4Ia+eMhanjUd72LIQoom9KtAkpnQK06yB67Xy/s&#10;s5XYeVx6kFo94Lu+i9S2Xuz5kvECSueYfewxT2Xd5mL3u+UCyoIanpb6rJUBNXK69Oe1UlCjT/ZD&#10;9Sz72vC4IXWPK6X9TyuuQG1AnXy6H3JR9prq9QLKGUU1PJnWe1GtFNTYRY2+/jdrQJ1yX3v9pvb7&#10;ztmC5V2LJx17PnS9gNKxf/48+3lhi7RNO7GvK1+xV96Bfhi0QuvkAulLX7K0MWH8B2Pi/9Y6bugD&#10;TVqe/vTJg6T5tJogTD7ju4YlrVHLoYAy0/JUQFkqhQ+Wxmw1QWCe5rvue3kqoNwURceLY7aYwMTP&#10;9133PQooO2d8fHwPY8zpJZ2EQRh9X1qvpYyd2yl+qgAyigJK9IKiGo2lX5oRkmbuc9yjZ4opXZEf&#10;0vPnP15VfWXlbTN3/ZTWvReydviJ1Y++73N+j1HPHy/9c1U/77+qx+53uriWjeYzH/2K7zH/vvr5&#10;74j7OD+9WEDp/PA7F4j7S0i7KaiRV/uPkciAITX6bek4ZT1++ouy+9d3BZTOgerkQfv3tNcW1dhW&#10;aazFMqRGrrJrsc52tcdsj7ujgLI53SygnGNfb8tS342moEZf7rvajdS+XvJRQDljuV23KZvbpPGa&#10;je3nbb7fpq1Up6yR+qwVe75+U/rzWhlQJ9zND9Xr9hxUw+faY3GttA6txq73xfa6frztf9nsMI2x&#10;13ZfFFDOOnJf+14U2bW6XZ5ra3FFgfaY/osfpGMOUKuK9hh/XJpDM7Fr8BLb3YrZXndlz4clKaB0&#10;DlGnHGPndr60XbOx7xfX2df5jtcO9YUgKL9J+sK31UxPxyf7rpFH4+N7SMe15YTJVt8zLHGNWg0F&#10;lJmWpwLKjRvNKdKYraYUJmn/hSm38lRA6YhjtpggTD7mu+17FFB2j9b6wOnp8J6BiV5iwuR2af26&#10;GRPGf/dTA5BRFFCiVxRT+nKBkEYyeviZ1Wc9bmP1O1/7kS/zQTN+8dNfV5/3lLB66jGPEte3V3PC&#10;wQ+srn9GUr3m6mv9SsC5/bbbqy9L3lS9790fK65bK3niQyeqv/7lJT2TUwoPFvdzLm97zfvF7Xoh&#10;j33AOnGfCWknSh3O04MyZEiNvXNIjf4yb/HTX1RRjX5Q2r5WBmaLBlNRUCOfksaoFdv+uX7TFK3e&#10;a6Uavp89zm8sqOG/StfkXFwxkJ3DxkE17L5nXz67fW2dLKCU1qdeXBGI37Yu23bJCihtXy9aOO96&#10;Set8cHePHFRjz7Prf4u0jwtTVGN32LFfvlKtOcp3IZLmXC8DavVpftO6VqrRB0rb187Iu/ymqTpU&#10;je4/oNY8y143TRfdDarRS+1rydn7q9Eh313L7PG4XhojjdjuF73Oe4wrjj3VXov/K61HI7HbX2tT&#10;LqrVq3yfTbPvSz+Vz+WZ636zb1aXNLd/JEsFlHdZ4a5te218TJ7z4nGvTXbtXuwL5psqWm1XQZ1y&#10;gn1NeIc0r1qxx3O7TaWgTj7cdyOyr2Hfm38OLMj3fbO6pPHnUq+Acs5Ktfpot7b22mi60NXO/xPu&#10;bp2+K6Qh7SKfaa07Xm2MzgrD+DfSsW01ExMTe/qu+560Pi2HAspMy1MBpb1G95PGbCe+677XzwWU&#10;Wke3+G77HgWUS2f9+soBgX2/tO8/V0pr2Y3Y14Gz/XQAZBAFlOgVA2rNKdIv0gjpdI5YcWr1hEMe&#10;VA2f/5KeemxwmrZu2Vp9cfiG6okrz+iZx3O3k8OW3aN69wMfUN288ZV+hfrPn/5wVfVZ/7ypevwB&#10;9xfXiBBCOpWCGn6O//gIYGnsOVvEfPh+g+qkA2f/+Zh97J83XUjVwQJKdIgrCjxAnViwx+5pQ2r0&#10;FfOzUq25/4Ba5X4vVfOuo/3r8P32VauOtOv2XJv32XxvLkU1+i23fgP2ejhYjR2i1Kq9/UZds49a&#10;ffTC622xFNTIJ/3m/Wp5Ua0+4EB10klD6h4Vewy/MHtMR69wRatzx9eu08uH1PDDD1YjK/1rJdq3&#10;3L3/7K1OOtau8UZ7DX1gdr2HL3Dn5tzaz742jTzN3QUyQ//xzYqD1TGHDKrVjyuqkXe6edr5/9m+&#10;tv5l9p9H3mk/6z56pTrefZfetdfShdf3/DRSQDnPMvm62CWvstfFo9w62PbUYHXC+vXBYdKXvS0n&#10;TL7iu0ZOaZ28Xzy2LWZqqjLgu+570vq0HAooMy1PBZSOve5/L43bany3fa+fCyhdpqam+uURBHVR&#10;QJkdOkrO1aZ8jbSunYo28R1+eAAZRAElesmQGr5K+mUdIUuR8TOfV/3Sp79Zvfaa66q33np7dceO&#10;Hb50rHdtuX1r9e9/u6H6k+//snruUyOKJZvImfd6avWLn/qGXb/rq1u33uFXNP/uvHNb9cbrb6r+&#10;8me/qZY3vKJ62PJ7ivtPCCHdiP2s2MwXuAAybogCSiATXMGWdM3VyyCP2gV6hnSNz6XJAkpkgbsz&#10;j/Rlbzux3Xb1tq1Il4njs6Xj2mpMVH6H77rvSevTciigzLS8FVAGJvyUNG6r0VE07rvua3kroLTz&#10;/ao4bospGfMo33Vfo4Aye86LokF7vn9cm/g2aY3TjtblJ/uhAWQMBZToJQeqkwelX9YRkpU88j5P&#10;r778BW+pfv2L36te+LPfVK/8819mCszy5vrrbqz+9qLLqt/+6o+qb3/t+6tPf/Rk9ci97i3uM2kt&#10;9zvhcdUXbHpV9Suf+3b14l9eUr3u2uv96mfTHVvvrF5x+dXVC35yUfXzn/x6NTrvpdUzhp8o7hsh&#10;hCxFhtTYjkPUKQ/yHxsB9ICCWvMY6XqvlaIaudhvCiBFRTX2Wemaq5dGH3sPIPuka3wuFFDm0zIT&#10;xjdIX/a2mrPPPntf3zdyaCoMx6Tj2k58131PWpuW04UCyokwPFgcu8WUSuGDfdc9z5j4CdIatBrf&#10;bccEJpqWxm01Jkwu9F33tbwVUAZh+Gxx3BZj9/8Hvuu+RgFldm3cuPEQY5LXaxNvk9Y6rWiT8Jck&#10;IKMooESvKaiRV0m/sCMkyxk+9GHVxz7w2TN3bXyRfl31ra9+b/UTH/hC9UffvaB6wY8vql75p79U&#10;7+jCXQndOL//3Z9mxv3MR79Sfe/bP1Z9w0v/t7rpOZXq4x/8b9X7HP9ocf6ke7n/Sf9cfeZjN848&#10;/vuNL3vnXefJL3928czx27Jlqz+a6XB3FHX9/uInv54Zx433tte8r/rS5E3ViSeb6lmnPaM6esSZ&#10;4lwJISRLsZ8RP+U/LgLogv3UyYe7x84W1fC/F9TwW/0fp6qoRt4uXe+1MqRGv+83BZCeFdL1Vi9D&#10;auQqvy2AHiBd53OhgDKnjIk/LH3Z23LC5BW+a+TQxMTEfuJxbSO+674nrU3L6UIB5bp1lX3EsVuM&#10;Mcm/+657njHlddIatBrfbccYY06Txm012sS3+K77Wt4KKLXWR4jjtpG1a9eu8N33LQoos8++Bh6p&#10;o+Rn0nqnEfuauKNUKvNflQIZRAEles/h+xXU2F+lX9oR0gtZXXxIdc3QQ6sjh59ZXTt89i554kMn&#10;aubMez1ll7an3f0xM/24HLaMxyr3Wo7b/353HV+X+cdeyugRD9+lvdQnIYTkNQU1eptSo/v7D4sA&#10;UnSIGhkZUiPPLarRd9hr7av2/y+2fx/bMv8aHFKj233zVNlxbp0/zmIpqJGX+00BpOQAdWJBut7q&#10;xb4mvMtvDqAHSNf5XCigzKkgTB4vfdnbakyYdOTDILpH6zjVIoLARK/0Xfc1aW1aTg4LKLVOOvJf&#10;2mVRGJY3S2vQany3HVOpVJan/SjbaR0/zHfft/JWQOnuIC2O20amp6dP9N33LQoo86Nk4nOkNU8j&#10;9jx4mR8GQIZQQIleVFDDj5Z+aUcIIYQQQvovg2r46f5jIoCUFNXI51xhpHTNSRlUax7iN02NNE69&#10;rFRrHuA3BZAS+zpwrnS91UtBjT7Fbw6gB0jX+VwooMypTZui46UvetvJ5OQkXz7lWGCSl0jHtfXE&#10;f/Vd9zV5bVpMFwooHXHsFqN1coHvtufZ4/MuaQ1aje+2o+zx+Yk0dqsxJvmy77pvuUcDS2vTcjpc&#10;QOkEOvm9OHaL0Tr+k++6bwVB+U3S2rQa3y06pFQKzzBhslNa+3aio/hXfggAGUIBJXpVUY19XfrF&#10;HSGEEEII6Z8U1ejf/cdDACkaUGueKF1ztTKkxn7rN01FQY28TBqnVuz4O/ymAFJk32evkK65WrHX&#10;4k672d6zWwPoBdK1PhcKKHMsiJIbpS97W06YfMZ3jRwKw/KDxePaRrTWJ/ju+5a0Li2nSwWUxpQv&#10;EsdvMb7bnmdMkrt1MyZ6tTR2qzFhcvvk5GRf/0Ug0PE3pbVpOV0ooLTnwbQ4dhtxdzj13felIIy+&#10;L61Lq/HdooO0jh7j7qgurX87eUapxCOzgIyhgBK965h9CmrkNumXd4QQQgghpPcz+9jgw/fzHw4B&#10;pGuFdN3Vy4Aafrjftk2rD2j28d1FNXaH3xhAiqTrrV6G1Mjv/KYAeoR0rc+FAsocM1H0XumL3taT&#10;3Do+Pr6H7x45lPbjfLWOPu+77lvSurScbt2BMix/SBy/xfRDQd3ExMR+0r63Gm2iW3zXHVUqlY+T&#10;xm8nJRNt8N33JWlN2koXCiinpsIxcew2EoTxS333fSntu3r6btFhOkzeLq1/O9FaP8x3DyAjKKBE&#10;LxtUw/8i/fKOEEIIIYT0fgpq5N/8x0IAHdDsf7A2pMZuKaiTD/ebt2p5QQ3/SOq/Xopq5DV+ewAp&#10;OViNHSJdb/VSVKMf8JsD6BHStT4XCihzTOtoXPqit524u1j57pFDJky+Ix3XVmP7u3NqamrAd9+X&#10;pHVpOd26A2VUDsTxW0wQxKO+6541NWVOk/a91egw+YjvuuO0KV8nzaHV2PeBP/fz3QelNWkrXSig&#10;XLt27Qpj4pvE8VuMCeMbfPd9yb7/bZXWpdX4btEF2kRbpGPQakyUxL5rABlBASV63ZAa+bL0CzxC&#10;CCGEENK7Kaqx79iPgstmPxEC6ISiGg2k669ehtTo1SvVycO+iyat2ruohr8u9btY7MZ7zfYBIC1F&#10;NfJ26Xqrl0G15sF+cwA9QrrW50IBZY5NTEzsmfaXxLa/q333yCGtk3+Tjms70WH5db77viStScvp&#10;UgFlEERniuO3mFKYuF/e9LQwLL9I2vdWY0x8tu+643QUf12aQzsxyQse7bvvK6VSaUhaj7bShQJK&#10;x75/p3xXalc8bZ7mu+8rpVL5wdJ6tBPfNbogDOMp6Ri0miBMPuG7BpARFFCiDywvqpHbpV/iEUII&#10;IYSQ3ou7K97+avhQ/1kQQIccqE4elK7BxTKkRrfZv6M1ddOMITX8+CE19hepv8Vit/uu7wZAiobU&#10;yI3SNVcrRTW21W8KoIdI1/tcKKDMORMm35C+7G0nWkdP990jZ9xd48IwuVM6rq3GnmPb+/kulNKa&#10;tJwuFVDa47VKHL+N+K571TITpXvdrF+//gDfd8dt3LjxWGkO7SQI4yt8931lysTvk9ajrXSpgDKI&#10;orPE8duIMdEffPd9RYdR6o+B9l2jS6Rj0Gq0TvjLEpAxFFCiH7g7nEi/xCOEEEIIIb2XohoZ9x8D&#10;AXRYUY2+VroOG4krpCyokcuLavhflTpyX9/lXQ5UIyfZn79vSI3dIm3faFaqux/luwSQoiE1cqd0&#10;zdWKK4L2mwLoIdL1PhcKKHMuMOZp0pe9bSVMbhwfH9/DD4GcMWH0O/G4thFj4pf77vuOtB4tp0sF&#10;lI4rfBXn0GrC8J6+654zNTV1N3Gf24i7Q7DvviukObSbaWPu77vvG3a/b1+4Dm2nSwWUThglN4pz&#10;aCPGlJ/nu+8Xy0wYXy6tRTvxfaNL7HtgqkXxvlsAGUEBJfpFUY29SPpFHiGEEEII6Z0MqdHz/cc/&#10;AF1x+H72urtZuh6zEDu39/iJAkjRoFrzWOmaq5chNfwWvzmAHiJd73OhgLIHaBPfIn3Z2050GE/5&#10;7pEzpVJ4hnRM200QBIf5IfqKtBYtp4sFlFqn/Vjn+P981z3HmPh8eZ9bzo2+664phUnqd8yz7y23&#10;+e77gjHmFGkd2k4XCyjtufxBcQ5tRJvyNZVKZR8/RM9zhcPSOrQb3z26xITxW6Tj0HK6eB0DWBwF&#10;lOgnBTV8kfTLPEIIIYQQkv8U1djf/cc+AF00qE75lyE1tkO6Lpcydk5XKDW6v58mgBQV1Oinpeuu&#10;Xtxj//3mAHqIdL3PhQLKHmBMknbxz0w2bqwc4odAzkjHs93Y8+wi331fkdai5XSxgLKkk1CcQ4tx&#10;d7QslUrH+O57irS/7cREyUt8110zOTm5tzSXdmNM1PV9WSr2HP+GtAZtp4uFV6VS+Tht4h3iPNpI&#10;YJIX+yF6ng6TD0lr0G589+gSY+KnSMeh1UxPTxd81wAygAJK9JOiWn3YkBrL7N1RCCGEEEJI69nP&#10;ftbzH/sAdFlBjbxMui6XKvbvfbesVKes8dMDkLKiGvuzdO3Vi98UQI+Rrve5UEDZA847LxqUvuxt&#10;NyaMfuqHwDylUml/YzafYv9x2eyfZE9gondIx7TdBGHyLD9E35DWoeV0s4CyFA+Lc2gjxsRf9d33&#10;jDCMPiLtazuZCsMx331XBTr5ozSfdhLoaEc/3H3W7aM28R3SGrSdLt+5zr5OXyHOo830w3mwadOm&#10;w6V9TyN+CHSJve6OlY5DywnDo33XADKAAkr0m5Vqzf2H1NhO6Zd6hBBCCCEknymoNY/xH/cALJGi&#10;Gn2tdH12O0NqZJv9e98D/LQApOxgNbJyqMm7ztrXhz/7zQH0GOmanwsFlD0ijMo37/Zlbwoxpvxc&#10;P0RfC8Pk2TpK/qhNvGX++rjHpwc6/tV0WH6gb5oJU1NT+86fZ1qx+7ttolLZzw/T89avX3+AtA4t&#10;p4sFlI420ZXiPFqMu7NdEMSjvvvcc+eyu7OmtK/txF1/foiuCsPwgdJ82o02yW/9ED1Lh8n/Svue&#10;SrpfQPlEcR5txoTxDX6InmVM/DZp39OIHwJdQgEl0NsooEQ/KqjRivRLPUIIIYQQkr/Yz3Zv8h/z&#10;ACyxglpzjnSddjMDauRIPx0AHWCv83+Trr16KagRamSAHiVd83OhgLJHTE9Pnyx+4dtmXMHU5GSl&#10;b7+U2hRFx5sw2SqtzW4J47+6x+j6TZec1snPxHm2GVdI6ofoeXZf10tr0HK6XUCp40+L82gvP/Td&#10;5549vhcI+9dW7GvmR333S2F5oKPbpHm1G3suvcaP0XOSJOnYXQdn0uUCSse+b+0U59JmSkt7fnfU&#10;WWd15jH4c/HDoEsooAR6GwWU6FcFNfor6Rd7hBBCCCEkPxlUI7/wH+8AZMSB6pQThtToduma7WTs&#10;mP9nh18+OwsAnTKkxj4uXYP1otTggX5zAD1GuubnQgFl71imTdyZwhmTXOseW+3H6RtBEJ0lrcei&#10;yciX7FrrE8T5pZDAxB+0Q2T2EeZp0aZ8tbT/LafLBZTGmDWdKKQq6WTCD5FbnbpL37SOlvTRK0EY&#10;T0rzSiPuNdEP01OCMPqStL+pZSkKKKNkgziXFGLPgzP9MD2lFEa/k/Y3rfhh0CX2M9BDpOPQaqaS&#10;5G6+awAZQAEl+tiKQ9XYNdIv9wghhBBCSPYzpMaut5/p9pr9aAcgawbV6LuKamyrdP2mmYL9e92Q&#10;Gv4XPyyAzlo2pEavl67FerHb7TG7OYBeI13zc6GAsocYEz9B+tI3pfwwS3dX7DSto38S1qDR3Dk1&#10;VRnwXS2pTtxhby5BWI78MD3JPYbZPbJc2veW0+UCSscVQItzaTMbNsSH+iFyZzKOiyZMbpb2q62E&#10;yY3j4+NL+oHavU67Ry2L82szgY7u2BiGx/qhekIQRWdK+5pqlqCA0p2H9hy/U5xPm3F3ZZ4yZsQP&#10;1ROCIPxnaV/TjB8KXaJ1/B/ScWg5S3AdA6iNAkr0s33VSUcMqZEbpF/wEUIIIYSQ7Kaoxu4YUGtO&#10;8R/rAGTWMfsMqdE321wtXcvtpKDGLuKxwEB3ufde6Xqsl4Ia/ZrfHEAPkq77uVBA2UPGxyt7mTD+&#10;q/jFbwoJwuRjdpiev+tgEMTPl/a/mbjHZ/vulpQx5jRpfmnFmPhJfqieY/ftw9I+t5WlKKAM483i&#10;XNqMfa35ux8iVyYmJvY0YfQLaZ/aThi93Q+zpIxJyuL8UogrzpycnOyJQoW1a9eu0Ca+Q9rPVLNE&#10;hVclnZwrzieN2Otf680n+KFy7ZypqYFO3cF7fvxwXeEKqcNw88YgjL8/f9/s9fu3MCx/wX5G+Tff&#10;tGelfQfpSqWywncNIAMooES/O1iNnDqkRrr+eDlCCCGEENJ6BtTww/3HOQD5sLygRs4oqrFXD6nR&#10;S6XrerG4v7fZbb9t+9k4qIZP9v0C6KJBteYhQ2rsi83EXrMP8psD6EHSe/Zc7GsABZS9xJj4bOmL&#10;37RiwuQzfqieZML4/0n73Wy0iXcYY+7vu11SYZh8TZpjWtE6epwfqmfYY3dK6nefdFmCAkp3Jzpx&#10;Likk0PEv/TC5Yc/Xz0r70m7sa+P2rNyV0xX6uAJXaZ5pxF4bt7g7tPrhciuMkiuk/Us9S1RA6Y6R&#10;3ccbxTmlEG2S60ul0pAfLreMKV8s7V/a8cN1XEmHobtGpTnMjz1+1xiz+Ql+s54j7XPLCZMrfLcA&#10;MoICSkCpoho5W/olHyGEEEIIyV4Kavg5/mMcgJwaUKsOKqhTTiiqNQ8oqtFnDqmxTUNq9D3/yNgb&#10;3Z8V1MijbLt7rlSrj1bq1D395gAAICMOVmOH1MqgOulA3wy9IgjjX4tfAKcUraNf+aF6xrp16/YJ&#10;dPJ7EyY7pX1uJUGYfMJ3v6TWrw8Ok+aXZqIoqfjhcu/UmTsUJldJ+9l2lqCA0rHjfkScT5tx14s2&#10;yZf9MJlnTPw2aT/SiNbxBX6YTNCdvPugjSvQeszExH5+uNwxJvmetF8dyRI++rdk4qeIc0op9jy4&#10;w93t0A+XO/Y14YPSfnUifsiOCqP4N9LYteJew4Ow/GO/ec9I+z8msuf5F33XADKCAkpgVlGNmIVf&#10;zhNCCCGEkGylqEZf5z++AQAAAAC6adqY+2sT75C+BE4v8d8mKpXcFs/MFwTRI+R9bDNh8hc/xJIz&#10;YfIpcY4pRpvo3ZVKZbkfMpcmJib20zpK9bGf81MqRffxQ3XV+Pj4XtJ80op7vH/Gj/0yrZM3S3NP&#10;I64IaXJysujHygz3uG1pvmnF7vedWuuT/HC5EZj4HdL+dCxLWEDpdOMOi0EQ3N0PlxfLSiZ6p7Qv&#10;nYoft2PCMPqCNG6jCYL4Ge6Oxb673HLvRfa1aau0j61Gh/GLfPcAMoICSuAfBtXIG6Uv6gkhhBBC&#10;yNKnqEY+4j+2AQAAAACWgo6iz0tfAqeZIExu3KSTe/khc2d6erpgTPJlad/SysaNGw/xwy25MEq3&#10;oECK1snPzouiQT9krkwZM2LC5HZpv9JKqVQ+zg/XdVrHn5bmlFbs2n2tUqns44fLjPFKZS87t44W&#10;EJsw+p0fLlNKpdIx0nzTjomif7XDLZsdNbvWViorgjB+k7QPHc0SF1Da1+V7axNvE+eWYoyJNqmc&#10;FNHbY/K/0j50Mn7ojjBp3Wk0jP9WKoUP9t3mkn29/5y4b21E6+iffPcAMoICSmBXRTX6UekLe0II&#10;IYQQsnQpqNGv+o9rAAAAAICl4ouG7pS+CE47gUlemKc7D7oiGmOSTdK+pB2t9RF+2CWndbxWmmPa&#10;cY90XapHVbdipqgqiF8q7Uua0aZ8jR9ySUxOxkVpXmnGhPEfsnTOu7tCap38UpprqlniArl67LX4&#10;IXHOKce+pp5/VoYf5ezuwmrn+EVp7h1PBs6PIIzfI84t5bhHo2fpNWChiYmJPe0cfyDNvdPxU0if&#10;/fxlX+f+KI3Zamb6C8PH+xFyw77eaWl/2s3E9HTBDwEgIyigBHazzH1BL31xTwghhBBCup8hNfJL&#10;+xltxexHNQAAAADAkprW8cOkL4I7ERNGf4jj+AF+6MzSOjq3k49oXpgoilb6oTNBh+W2HvHZTLSO&#10;v5nlwjLHnguPMya6Upp/2rFjvdUPu2QCk7xYmlvqCeONfsglY9f7ydrEt4jzSzE6TDL9GJZ1lco+&#10;dh22SHNPOyZMtuooOdcPnRlabz7Jzu0v0py7kgy8DrpCcW2irpwH7nwLouQFfujMCILkHiaM/ybN&#10;uRvx00jdtIkfLo2XRrRJfh+E8aQfKsuWGZO8UdqHdmNf09wXHgAyhgJKQLJ6r6Ia/rr0BT4hhBBC&#10;COlehtTopfbDGcWTAAAAAJAlpsOPqJ4fEyY7tU4umJiYyFzRnDHx87tdOBGY5Ho/fGacPTW1rzTX&#10;TsU9Nlbr8vtPnZjY008hE6an45Pt+XC5NOdOJNDRHROVyn5++CXj7sLn7oQpzTHNzLwWmOS3S3En&#10;OrfObmxpXp3I+vXrD/BDZ5buYjG9i46SP5WiF5zqh19SxkTvdOejNM+uJSOF5KVSaUicX4cS6OQa&#10;+977JD/8Ulru7sDp3o+keXYrfi6p02H5ddJ4Kedm+zry6ampqQE/bGZM2OsrDJMrhDmnEvs5+tV+&#10;KAAZQgElUNOKohr5ifRFPiGEEEII6XwKavT39jNZbp7WBgAAAAB9wxWuaRPvkL4U7mS0KV9yzjmV&#10;Jf2ife3atSuMKX9Uml83osPoC34qmTJlzGlLUlBk18MV8PlpLIXlWkeP6XYRjS8sfqOfw5IzJnlU&#10;N4+/uxPpZBce7WzPrT2MiT4uzaFTMfHmLBSHNUSHyf9K+9DplErxajv8stlZdM0yY8yTpPksSTJ0&#10;J14TRRVxjp3N1mD2cdBdPw/sa/65wnyWJH5OqVuKR5LrcPOUe831U1gSs6/55U9K80sr7r0yi0Wj&#10;ACigBBZTUCOXS1/oE0IIIYSQzmVIjV5mP4p1+/dfAAAAAIBGleJ4eCnvvKR1sn5qKrmbn07HVCqV&#10;5WEYHqujZL0J4xukuXQzpVL4YD+1zNFh/CJpzt2IPR+uDcLkWUEQHOan0zFa6wONSU4Lw+hL0ly6&#10;EXfnUz+dzAiWYj3C8o9LpXh4IsW7kbprftMms8aY+IvimB1MEMbf99PIDXsuXibtS6fjivgDE7/D&#10;Xo8npHn8F3J3PDVx2UhzWNJkqIDSco867nrB3VxMFH/UGLPGXrv7+Pmkbnq6fFQYxv9pwmS7NIel&#10;ip9e6tx/sCKN1424NTZR8kJXKF0qlfb3U+qYdesq+9jr/N72c97PpPmkHfs6/xs/NICMoYASWNyQ&#10;Gr5A+mKfEEIIIYSknyE1+kv7EWxJ/2NTAAAAAEADXBGj9OVwN6NN+Wodxq8KovIjNmyID/VTa12l&#10;stx9aa91NO4eE+0ekyyNuxQxYfQLP8vMKoXJd6S5dzPGlK+058R/BUF0VhqPezbGHKl1vNb2uTkI&#10;yz+Wxux23GPT/fQyRZv4Fmm+HU+Y3O4eq1wyyaPOi6JBP52GuaLYMCw/NAzj19l92CKO0eEYE98U&#10;tTD3peauMTv/2xfuTzdjwmSrieKP2zV8mjGb17R5F7vl9r3tXiZK/l2b5FJpvEwkWwWUyt1Rz4Tx&#10;X8W5dinuP+oIwuQrOkom7DG8dzvFd3Z/9g2C+AH2dT8JdPJ7abwsxE83dSYsXyiNtxSx1+FvTRS9&#10;UkebH2Nfb05o9y6V7k7iM/8RkC4/fSkK5aenzSP9VABkDAWUQEP2GFLDX5S+4CeEEEIIIemlqMYu&#10;sJ+9Vsx+BAMAAAAAZJ4x5f+WviBeqmidXG9M8h0Tld8dhvGL7D//exCUz5IShsmzjIkCu82bTZh8&#10;JsvFMq4wZHIyLvplz6y1lcqKMEqukvZhqTJT1BeWfx6EySfs+fD6wJQDd17YY79u7lyY/ffk33UY&#10;/+fM+WDKH7fb/FDraGkKAuukZOKz/XJnjtb6JGnO3Y4J48tdIZUx8dvs8dRzrwP2eP6TP85T9v9f&#10;r6PyZwOd/FHqo5ux5+gONze/jLnjCs2k/VqquNdLV3Tljq8Oy28w0eYXz54DyePnrnl/PjzZ/bk7&#10;F+x7xkfDKP611F8mk7ECSmejMafYtb9NnO8Sxb0W6Cj+po6S988c59njbROfPXMezBTd2nPDxMa2&#10;ebPW5c/bzw6/c9ek1F/W4pc+dfYz0fuk8bIQd33b4/o7e9zOt8fsrfb/X+iP66PnX99RtNm/3pf/&#10;w74PvNXu0+fssf0/qc9uxRV7+yUGkEEUUAINW1ZQw++VvugnhBBCCCHtp6BGvuw/dwEAAAAA8sI9&#10;7lYv4aM7+yVRFJ3olzzzpqenC9I+kPajw/g1fpkzS4fJc6S5kzrJwXFdjA5Djns3k8ECSmdTKXyo&#10;ydhjrns5ftlT5wpLpfFIe9E6fpBfYgAZRAEl0JRlBTXycukLf0IIIYQQ0nqKavR1/vMWAAAAACBv&#10;XBGle/ys9GUxaT8bN4bH+qXOjSiKVkr7QlqPvcbOt0u7bHaFsy0Mk7dL+0B2jzbJxX7Zcs+Y6JXS&#10;PpIOJKMFlE4QhM8Q50xSj1/y1K2rVPax/W9dOB5pI2F8lV9eABlFASXQvEE19gzpi39CCCGEENJ8&#10;BtWI9h+zAAAAAAA5RhFlyjFhcrsxZsSvb+5EUXS8e9SmtG+kuRiTXOSXNTe0Cb8n7Qv5R+w17gpq&#10;clEU2ygdxm+Q9pWknAwXUDpBwB0MuxG/3B1hovjl0pik+bhHwp97bmnILy2AjKKAEmjNIWrN2JAa&#10;vVMqAiCEEEIIIYvHfpbaVlCjT/YfrwAAAAAAeVepVA4Kw+QK6ctj0lxcYVWpVD7OL21ubQqiM7WJ&#10;b5H2kTSWPBZPOvb1YIWbu7RPxMW+Vma8CK5VWkdvlfeZpJYcnDta81j3TscvdccYE10ujUuaS2Ci&#10;TX5JAWQYBZRA6w5Up5wwpMaulwoCCCGEEEJI7RTVyG0DauRM/7EKAAAAANArtNYH6ii5QPoCmTQW&#10;Y5LvVSqV/fyS5l4QJPcwYXKrtK+kfowp57J4cs7ExMSeWifXSPvWzzFhfPn09HTBL1NPssf9zdK+&#10;k5SSk+JbY+LnivMnqcQvc8dMTU0N2Pfvm6WxSWMphck37Ge65X5JAWQYBZRAew5UJw8W1civpcIA&#10;QgghhBCye4bUyFWD6qQj/McpAAAAAECvmZqa2ldH8belL5JJ/QRB/FK/jD3F3U1Tm/gOaZ+JHGPi&#10;T/ZC0cXM60HIXczmYsLkL+edFw365elpQRhPSmtAUkiO7l4aROWz7Hm/XdwP0lb8EnfUhD3XtI6/&#10;KY1P6kdHyZ/cf1jklxJAxlFACaRh9V5FteYDUoEAIYQQQgj5R4bU2Jfsh6c9Zz9DAQAAAAB62TJj&#10;4g9LXygTOUEQ3c+vXU+aKaTjboQNRZvkjb10x6rx8fE9jEkulva1nxLo5LpSqbS/X5a+MK3jh0lr&#10;QdpMzh7/PhVFqyiiTz9+ebth2bQuP1WaA5Hj7rwdRdFKv34AcoACSiA9BTXyVKlQgBBCCCGEzNx5&#10;crP9yLRs9pMTAAAAAKAvTJvkkdrEO6Qvl8nMF+w7dZT87NSJib75rw1NFH/S7be0Hv0ed60EQfgM&#10;v1Q9xx73T/XrsTdh+UK/DH1nenr6KHvcuQNhmslZAeUcV0Qs7g9pKX5Zu2Z8fHyvQMe/5D18kdjX&#10;O79kAHKEAkogbcccMqRGt0tFA4QQQggh/ZghNbZjQJ18uv+wBAAAAADoN6VS+Zgwiv8qfsncx9Em&#10;2qKj6Ol+mfpKECbP0ibeIq1L/ya5yhWa+SXqWTqME3vst8lr0HuZKSAP41f53e9bExMTewZR9H1p&#10;jUgLyWkBpWOi5I38hxXpxC9p102Z5DT3niXNqd9jwvhvlUplL79UAHKEAkqgEw7df0iNfl8qICCE&#10;EEII6acMqbHfKnXMPv5DEgAAAACgX61du3aFNtF7KZqYjQmTz5w9NbWvX56+pLU+Quv4J9L69Fu0&#10;Tt7vl6UvhGH4QBNGN0hr0UsxJr6pZMyj/G7DMlG0SVor0mRyXEDplMLyGdqUrxH3jTQcv5xLxr6H&#10;T3Ec/xETln9uP9sc6JcHQM5QQAl0zpAaSYbU6DapmIAQQgghpNdTUMNv9h+LAAAAAACYVQrLDw2j&#10;8u0Lv3Tum4Txb4xJTvPLASsI40lxrfogOkr+qLW+t1+KvjJeqeylw/KHpHXphWiTfO+886JBv7uY&#10;Z8OG+FD7OvgDad16NVonb5b+vOXkvIDSmZqa2jcwyevF/evB2HPgWptQ+lkrMWFys1/KJVWpVPbT&#10;od2vMOnfz3Y2JkpeaxdjuV8WADlEASXQWUW1Zqyoxv4uFRUQQgghhPRiCmrk2gE1el//cQgAAAAA&#10;gF25R7maKClLX0D3arSJbjMmeSRfrsump6cLxsSflNauF2PPh20lE/37+Ph43z/mMwjKZ9r1uEVa&#10;p7xGR5sf43cPtS2b1tHjtI5uk9awV2Jf98+fnJw8yL6+PUX6ecvpgQLKOVrrE7QpXyLuZ4/EmOjd&#10;7s6E7jXfhMlOqU2zMWH8B7+EmbB+/foD7Hl+tjTXXo49ntunTHK6XwYAOUYBJdAVexbU6CukAgNC&#10;CCGEkF7KkBr+eFGtPsB/BgIAAAAAoDZ39ykdxd+UvpDupZRKpfvY3V02u9eoJ47jYqCTa6V17JmE&#10;8WsmJyf39rsMq1KprNA6SvcOfUsQE8bvs/vS90WxzXAF9faaeKm0nrlOmNxcKr3gVL+bigLKRS2b&#10;Nub+dt+27ravOY428bbztD7C7+MMk9KdGrVOPuC7zJTx8fE9pow5LQjjG6V591Lsdf22tWsrK/yu&#10;A8g5CiiB7lmpTllTVGNbpWIDQgghhJA8Z0iN7Siokbt+JwgAAAAAQMMmKpX9TJhc6AoNpC+o85bZ&#10;u0slV4Rh+Qy/i2iS1voIu45/sefEDmmN85aZgpkw+R+7a9yBdBFhGP3Qrtd2aR2zGHe9G5NcuHHj&#10;xkP8LqBF9ti/3V7zub4jpZ3/LVqH2u/SXSigbJzW5aeaMP6buN85iT3eN5VK4WP9Lu3Cnh+vkLZp&#10;JoGOdrjPTr7LzJqamhoIgugr9jPRrdJ+5DHu/SnQ8XfXrVu3j99NAD2CAkqg+wpqzQeG1NhOqfiA&#10;EEIIISRPcYWTRTXyLf8xBwAAAACA1q1bV9nHmPh9YZTk9K5Fye06Kn8+iqLj/S6hTRvD8FgTxp/T&#10;Jt4ir3m2Y+d+mdZJ6HcHDapUKgfZtfuMXcNU7tTWibiCbxMm35qcnCz6aSMF7u51xiRl+17wZ2nd&#10;sxp7LvwlDOPE78ZuKKBsnj0PHm3C8k/zVVAdX651OOV3oaawzbtQBmH5S76r3LDXwNn2mP7Avnbe&#10;Ie1T1mPPwzvtZ7zPbtiw4VC/SwB6DAWUwNI4RJ1yzKFq7PdSIQIhhBBCSB4ypMauWKnWPMB/vAEA&#10;AAAAIB2ugCYMk+e4O/xIX2JnKa6ww4Tlb2gdPd3N2+8CUlapVPYLw3jSmOQi6ThkKe4OdCaK32GM&#10;Od1PHy2anJw8KDBJxYTR36W1Xoq4O+PZ8/DVk5MxhZMdVgrDhwZh8oksF1y59ykdRU+2r1F17y5L&#10;AWXr7GvpkTqM/8tee38V1yID0WH0hSja/E9+yosqlUrDUj+NxL0G+W5yaWpqal97XT/bfn5yRfLi&#10;PmYp2iSX6DAJ83DHTwDtoYASWFLLCmpkqqDGtkhFCYQQQgghWcyQGt02qEZfbD/LrJj9SAMAAAAA&#10;QIdMusIJHT1dm+Qn0hfbSxUTJu8Lgugs93hKP1V0SRiGx+ow+TetkwukY7MU0Sa+zUTJa41JTp+Y&#10;mNjTTxUpKpWi+7jC1KUqprPn2/unjDmdQunuc9eU1vFDdJS8PwvFlPb1/y/GRBtcYZ+f4qIooEyH&#10;3e97am3/N0quEteli3HvQfbzyTNb/RxgP0OcKfVbL/Y18K+9dOzd66ldh/vZ6/s/gzC5QtrnpYg9&#10;ttfoMP4Pe42v8VMF0AcooASW3gFqVbGoRj4iFSgQQgghhGQpBTX66QE10vDvBgEAAAAASM369ZUD&#10;pqaiVe5OVO7LbelL705F6/jrJRM/aWpq6m6VSoX/ojAj7LE4IAiCu3e7+CIw0W3GxP9dKkX3nZ6e&#10;LvjpoAtcwc10uXyUPeZTYRh3sojq5jAuR+4x8hTFZoc7/lNTyd3cXR+NCb8lHLfUY8Jkp47Kn7bn&#10;3Nooigb9VJpCAWX6XOFikCT3CML4XeIadSDGlN8xPR2fPJHS+k9Pl49q9M6a7hy0r0U9fRdErfWB&#10;7nOeXefArsvvpHXoROw1frt9TXmvvb5PPa/FaxxA/lFACWTHSrXmqKIauVIqViCEEEIIWcoU1Og1&#10;h6iTRvzHFgAAAAAAsiMI4lEdxsm0CX/u7052pwmT7fafd7gs/KJ8LjNFMfbnvu02+/93mii52ZjN&#10;H4yi8vjatWsplMyp88477whjkhfYfMOdE+7Y+mN813lRK/PPhzBKbtU6+oI9xyY3hOHRvntkUBAk&#10;99A6ebM9bn9p5Hi7n/ncGZjk2jBM/tfdVdZ3hxwKwuSf3Z1CtYmurnUOLHz9d/Hnwcy5YP99iz0X&#10;PhOY+LnuEfK+67ZRQNk9M58JdJzY1/+v2ePZ8Ou/+7ldW9f2Drv9n9xdhaMoup/vtqPseXtvbcrX&#10;2rG3zZ+Tm489r7/2mB4vnGyEfX1+RBiWXxfo5E/SMbX/vHP+NeL+fd7P7jq2YRj/xr7mv95ekw/3&#10;XQPADAoogezZX5087B6NKRUvEEIIIYR0MwU1tnVArXmC/5gCAAAAAAAAAGgGBZQAAGQbBZRAdhXV&#10;8GRRjf5NKmYghBBCCOlkhtTY9QU1UvYfSwAAAAAAAAAAraCAEgCAbKOAEsi+ghrZVFBjf5WKGwgh&#10;hBBC0syQGrtlSI2+0n4E4SllAAAAAAAAANAuCigBAMg2CiiB3NijoEaeW1Cj10nFDoQQQggh7cQ9&#10;qruoRieVOnw//9kDAAAAAAAAANAuCigBAMg2CiiBvFm1d1GNPrKghq+Vih8IIYQQQppJUY3cPqhG&#10;H+s+Y/gPGwAAAAAAAACAtFBACQBAtlFACeTXQerIgSE1eplUDEEIIYQQUi/2M8RfimrNmP1IsXz2&#10;kwUAAAAAAAAAIHUUUAIAkG0UUAK94PD9htTwe4tq7FapQIIQQgghxKWoRm8bUKPf4THdAAAAAAAA&#10;ANAlFFACAJBtFFACvaWoRp49pMYukIomCCGEENJ/sZ8LdtjPB78eUsPn2o8Ky2Y/MQAAAAAAAAAA&#10;uoICSgAAso0CSqA37a+GDx1UIy8aUmNXSMUUhBBCCOntFNXYX21eU1SrV/mPBwAAAAAAAACAbqOA&#10;EgCAbKOAEuh9BXXKPYtq7NVFNbpFKrAghBBCSG+koEZvL6qRNwyo0fvajwDcbRIAAAAAAAAAlhoF&#10;lAAAZBsFlEBfWb5SrTlqSI3+R1GNbZUKLwghhBCSvxTV6H8drE461r7Xr5h9ywcAAAAAAAAAZAIF&#10;lAAAZBsFlEB/W6mGn1RUo1cMqdFtQ2psp1SUQQghhJDsxL5nby+o4Wvt+/ekfzsHAAAAAAAAAGQV&#10;BZQAAGQbBZQA5hyqRo8rqtHXD6mx3w6p0Zukog1CCCGEdDcFNXarfW++pKBWv21ArTnFv20DAAAA&#10;AAAAAPKAAkoAALKNAkoAtQyq4ZMLamSqoEY/VVBjf5CKOgghhBCSbux77+VDauyL9n24ZN+D7+nf&#10;lgEAAAAAAAAAeUQBJQAA2UYBJYDGHbnvgFp9WlGNrBtS93jzkBr9uVT4QQghhJDGUlSjP7Pvp2+2&#10;763rh9Tw/QbUKj6PAwAAAAAAAEAvoYASAIBso4ASQLsOUqsHCuqUEwbUyOkFNfqcohr73yE18j2b&#10;qxcWihBCCCH9lCE1esugGv7ukBp7q31f3FhQI2e4OzwfoE4s2LfQZbPvpAAAAAAAAACAnkUBJQAA&#10;2bZq1aq9h8fu9WgX+697zP4pAKTGFYessK82e7s7WBbV6gMG1KqDVqpTD3YpqJFHHarGHk0IIYTk&#10;MQerkZWz72nHH+ze45Q6fD+ljtln9r2PAkkAAAAAAAAA6HsUUAIAAAAAAAAAAAAAAAAAgL5DASUA&#10;AAAAAAAAAAAAAAAAAOg7FFACAAAAAAAAAAAAAAAAAIC+QwElAAAAAAAAAAAAAAAAAADoOxRQAgAA&#10;AAAAAAAAAAAAAACAvkMBJQAAAAAAAAAAAAAAAAAA6DsUUAIAAAAAAAAAAAAAAAAAgL5DASUAAAAA&#10;AAAAAAAAAAAAAOg7FFACAAAAAAAAAAAAAAAAAIC+QwElAAAAAAAAAAAAAAAAgI44dWJiT62jx4Vh&#10;OZpLEMQP8D8GgCVFASUAAAAAAAAAAAAAAACA1ExNTe0bhvEbxOKieTFR/PcJio2whCqVyvL16ysH&#10;uKK3DRviQ0ul0pD75/Xr1x8wMTGxp2+GHkYBJQAAAAAAAAAAAAAAQI6USuXjpnX0VBMlcbOJovJT&#10;jYkfbszmNa5AyHcJpGZjGB5rz7GbxMIiIVpHn/WbpsZdI0GYvEtHya90FH02iqJT/Y9SMVGp7Kd1&#10;8ta79iGKfzVlzGn+x6nYuLFyiDHJi2f2Qcff1Fo/xP8oDcvta8jT7T5cEIblC3UYl9atW7eP/1lD&#10;giA4zB67p0uvM2kliKKzKpXKXn7I1BhjRrQOp+y6fnv+uShFm+QSuz6vmQ7DB05OTu7tu0APoYAS&#10;AAAAAAAAAAAAAAAgJ0wU/Wugo21i0UaT0SbeYUzyo5JJ/p1iyvrsOp0ehuUz/L+ihunp6UIQJjdK&#10;51utmDC502+eiqmossr1OX8Md64HQfgs36RtJox/N7//uZRK6RRqPmZiYj87xt8X9m+i5AW+SVu0&#10;Tj6wW99h+aeqUlnum9SldfwQu8ZbF/bRidh1uDyNgjRXIKrDeKM20ZXSOI3Enkd3GBO/ZXq6fJTv&#10;Fj2AAkoAAAAAAAAAAAAAAIAccI9FNmFyq1iw0Wa0ibfoKHmjHwrepk1mjTbJtXPr5NY/CKKz/I+x&#10;QBgm35p/XjUSrePv+s1TYcLoD+I49jj6Jm0pmfgcqX8XbcrX+WZtCYL4pVL/dn1v9U1a5s5psW8b&#10;raPH+WY1jVcqe9nr4GZp+04lMNEr/fAtMVG0wYTxDVLfrcQV5Npj8TEe8d0bKKAEAAAAAAAAAAAA&#10;AADIgSCIzhSLNVKMNuVrS6XSMX7IvrauUtknjHYvWHV3oXvOc55zoG8Gb3x8fK+Fa9VISqV42HeR&#10;huXSGHMpheGDfbuW6Sj+ptT3XHyztpgw2S717TI1Fa3yzVriiiSlfl0Ck7zaN6tJa32StG0n49bc&#10;D98Ue07uUetuoSnlVq03/5MfDjlFASUAAAAAAAAAAAAAAEAOGFNeJxZrpBxt4m0bN4bH+mH7VhDE&#10;o9L6zCRMnu2bwSstUoRkTHxTYNdtMo6L7nHoxiSn+U1TZcL4/6TxXQIT/7dv1pLJycmDpH7nx+5X&#10;W4/ZrlQqNYtA3V0UfbOW2XP3n6W+XXRYfp1vVlMcx6ulbTsZe968yw/fsPPOiwalvjoRe26/3A+L&#10;HKKAEgAAAAAAAAAAAAAAIAe6VUDp4u6yOGnMkX7ovmRMcrq0NjOhgHI3dr1+JK6Vjdbxt32zjtNR&#10;cq40h5mEyc3uroS+adOCIHyG2O+8mDC53TdviZ3jh6R+XYIUHneetwJK99j8Zu+KWwrDM+y2Ne/i&#10;2Ym4gk0/PHKGAkoAAAAAAAAAAAAAAIAcqFdAacL4bzpKflY3JvmtuwugtL0UE5YvdHfD88P3HQoo&#10;myOuk4020Q6t9RG+WcdtiONDpXnMxRhzum/aNBMm35L6nB9t4h1TU1P7+k2aFuhoi9SvSxBF9/PN&#10;WtbJAkr7+vJnu0afSys6TP6n2XNnYxDcw91FV5qfkJtNVP5kKUo2uOs9iqITXbSOHxKG8UZjNn/R&#10;9nWLsN1usWu32U8BOUMBJQAAAAAAAAAAAAAAQA7ULaA05Xf6ZouKouh4HcYlEya3S33tkjA8w2/W&#10;dyigbI64TjZBlNzom3SNCaOfSnNxMSZ+m2/WlI0bK4dI/UkJouiFfrOmBEH57va63Cn1qU10h2/W&#10;lk4WUAZh8h7fbElMT08XTBj/XZrb/GgT31bS5WeOj4/v5Tetae3aygp7zjxX6+Q6qa+5BCYK/CbI&#10;GQooAQAAAAAAAAAAAAAAciCtAso5k5OTe7tiMqm/uxImV/jmfYcCyuaI62SjTXK9b9I1WkfPlObi&#10;4h5PX6lUVvimDQuC6CypPykmjH7nN2uK1slHpP5mEiYf883a0ssFlO4R59K85kfr8vvt8V+0cHKh&#10;mdfLKH651KfLxo0bD/FNkTNhGD5UOqYthwJKAAAAAAAAAAAAAACA9KVdQDnHROWPSn3O5ayzztrb&#10;N21aGIb3DMPyA+fH/yhVWif3CiuVY/2/1hQElcNm5tFA214ooNQ6fpjNq7Quf34uQRi/1K7Bg32T&#10;1IjrZLMUBZTrKpV9pLnMZePGcNHjv5Ddj4ulvqS4u0g+//nPX+k3bZjd7i9Sfy6tFH1KerWAslRn&#10;XnMxcfxc37xlQRActrBfe1090/8YOWTfp45eeEzbie8WAAAAAAAAAAAAAAAAaepUAaV7jG29x3lP&#10;h+GiRY/ujlsls/lsbZKLpD5qJozfUyqVhnw3TZvW+nEL+zzvPH2E//GcZe4RvAvbuUxUKvv5NjPO&#10;0/oIuxa3Sm0bzbQxD/fddZ27C54x0cu1ibdJc5MSmOjFrd4xLQjCJ5owXvxR8ELsuLeVSsljfVep&#10;Myb5ojSuiz0fzvfNGuKKF6V+6sVEScVv3pBSFJ0q9ePijqdv1rZeLaCU5jM/9njEvmkqSqXK0HQU&#10;nej/FTk2OTl5Pij24wAAFvdJREFUkHTOtBJ7rX7ZdwsAAAAAAAAAAAAAAIA0daqA0tE6+rzUr4sx&#10;yWt9s91sDMNj7c+bK5oU4ordpqenC77bhqxbt67mXQZ9E/+Y8uRbUpuZhPGvfdOZtvbPbtytTQsx&#10;xhzpu+0K90jiwCSvl+bSaLSOXzcxMbFLQWk9xsRPkPppNjpMnuO7TJU9p3crrp0f36whdm3WSn3U&#10;iwmjX/jNGxJGydulfmYSxpFv1rZeLKCcmgrHpPnclTD5lm8KiEyYXCieO01GR9GTfZcAAAAAAAAA&#10;AAAAAABIUycLKI2JpqV+ZxKWv+Ob7WLt2rUrTJhsFbdpIdrEt2itT/LdL0rrZELqx8X24+5CudyY&#10;5Hzp5/Mz21trRXI1Eybv8912XBDHD7Brt0WcR5PRJrnWPQ7dd12XCaOfS300GzveL32XqQujpGZB&#10;7FQUrfLNFlXr0dru8eRBmHxC+plLM4W02pSvlvpwaecurQv1YgGlff26UpqPi7s2zjsvGvRNAdFU&#10;Cq//Joz/6orZfZcAAAAAAAAAAAAAAABIU2fvQFl+stTvTGoUUGodP0hs30ZMmNzZ6F0QjUk2SH24&#10;RFF0X62T9dLPFsZ3p4Igup/081YSRNErfbcdpcPk39zjnaU5tBrb3x2lcPFHa5sw+qm0fbNxj333&#10;XabOmLjmY7ztef1T32xR4vY29nz9VKkUPlT6mYsO442+i7qMMadJ27uYMP6dbbJstmX7erKAMky2&#10;S/Nxsa8DH/HNgLrse9qnpXOo0Wi9+V98VwAAAAAAAAAAAAAAAEhbZwsok3OlfmdSo4AyCKKzxPZt&#10;JtDJdX6IuuoVUE6b+OHaxDukn+2SMPmM7849Bnu5MdFlYrsmUyqV9vfddkwQJI+vVzjWTtzaTceV&#10;k/1QIq2jx0jbNpuSif7Vd5m6KIqOl8Z0cYWivlld9jx7pLS9y4YNGw6t9yh5E0au+HFRJkpeK23v&#10;Epj4ub5ZKnqtgLJUip8izcXFncfu0fy+KVCXu3ukfS+teTfTerGvE6/23QAAAAAAAAAAAAAAAKAT&#10;OllAWe8xxFrH/+Wb7cI/wnu3Aj73ZzZbjUku1GH4P2FY3uzzNffnjRQ22v1ZtGisXgFlvUf6uth5&#10;7LT79SfbzW539gvD6IeuuM62uVPa1sX+fJtrszAmjK+anJws+q46ZmMYHivNa35m9tFEt9h1er1d&#10;+zNctI7+yZjNXw3r7Nv8uKJSP6SoZOKzbZ+3uH2XtneZncfuaxVGya3TOnqq76pj7Pi3S/NycY/t&#10;9c1q0ib5vbSt2y/fRJmo/HGpjUsjj9+uNUc3xvogOMw3S0WvFVDa87vmXUbteXabbwY0zL5//Fk6&#10;n6TMvL7pJPSbAgAAAAAAAAAAAAAAoFM6VUDp7rqlTfl6qV8X2/f9fdPdxHFcNCb5gQnjy7SOvz2l&#10;44f4H9Xk7ghn+/yoKzyRxnMJdHKpb15TvQJKKdrEO7ROfhKE4TMaeUy47f90qZ+ZhMmzfbOuc0WN&#10;oV1vcV4+7rHPGzduPMRvItI6enoYJTdK28/FnhfX+uaLkrZ30Sa53jdZEiWdvFWal4sJy9/yzWR2&#10;rV0RnrRtGJbf5Fu5u7E+Qmxj44pMfTPR9HR0orSdi72mvuubpaaTBZT2nPq8vW5Oazda6yP8cIuy&#10;7S+W5uJSMtG7fTOgKfY96nn2tesa6bxyce8nYRT/5rwmzlUAAAAAAAAAAAAAAAC0oVMFlIGJXi/1&#10;OZdOPQI3COJnSOO5mDDZPjlZOcg3FZkmCii1jr8+NTU14DdtiO0/kwWUxmx+gjgnHzvvN9pmu91Z&#10;U+KKLIMw/rXUz1y01ovepdGRtnVZ6gLKs6em9pXmNZMwudE3E+moPC5uZ7OwCNeE8Q1Su9Iij/Gu&#10;+/juIEz9POtkAWWamdbRuB+yLq1rF7mVStF9fTOgJTqO1xoTvVLr8qft+9Ln7Pn2AR3GU2nfGRYA&#10;AAAAAAAAAAAAAACL6EQBZWCiQOpvLsbEf/ZNOyIIy1+SxnUJwvgZvpmo0QLKIIpe6TdpSlYLKLWJ&#10;bxHnZGOP1yd9s4ZNTEzsWav4zyXQ8aJ3A3WkbV2WuoDSMXUe4+0ea+6b7caeA9+StrH9bbU/3qVI&#10;1f7ZZ6S2Lu4ur77ZQsvs8RQff+7mPD4+Xmu7luWlgNLFD1mXK4KVtnXxTQAAAAAAAAAAAAAAAADk&#10;XZoFlKVSaUhH8a+kvuZH6/hhfpOOKJXKx0njugQmea1vJmqkgDII43fZpg3djXGhLBZQuuMmzsdG&#10;6+T6qampfX3TpmzalBwu9eliwmTnZFC+u29ak7StSxYKKKd18hxpbi5BmHzCN9vFTGFplGwVtwni&#10;l/pmd7Hn8kOlti66xt0U161bt4/U3sWu+zd8s1T1WgHl7KOUW98eAAAAAAAAAAAAAAAAQA7UL6CM&#10;fhqG5ahedBj/h233C23i21xRnNTP/ARR/Cs/dMesW1epWUCmdfJ+30y0WAFloJPrKpXKct+8aVks&#10;oLRzqnmXwzCM/9M3a8nMOST1a2PPnVf5ZjVJ27lkoYDyvCgalObmc7tvtouSic8W2s5k06ZNx/tm&#10;uzAmvklqb6+3O32TXQRB/C6pvcv0tHm4b5aqHiyg3CZt6+KbAAAAAAAAAAAAAAAAAMi7egWUHcjt&#10;7m6HfuiGVCqVFZuS5PCSLj8zCMKPGZNcPNffTMFmWP5hycQfNiY+xxhz5Pr16w+wm+0xb8xdYrf5&#10;zGzPssUKKHW4eaNv2pIsFlC64ldpPnattvsmLZsul4+S+nax/X/LN6tJ2s4lCwWUjr1+7jofFyYI&#10;okf4Znex+/w5qa020dW+yW7suf1FaRsX++Pd7oQqtZtNcqNvkrq8FFDa8+YSP2Rddn9qPsJ7cnJy&#10;b98MAAAAAAAAAAAAAAAAQJ51q4BSm3hLqRQ+1A+7qKmpqQEdxv9lt7tD6q9edBT/Sfpzl/YKKBPx&#10;roLNyGgBpbjG7pj5Ji07++ypfaW+XeoVDc6RtnPJTgFl/CRpfi72Zx/0zWa44l6p3UzCOPLNdjNp&#10;zJHiNjZaR+f6ZjOmpysFqd1MwuQrvlnqOlpA6YoZw/j/2omOkp/Z/2/4bqp2zKvEudgEJn6abwYA&#10;AAAAAAAAAAAAAAAgz7pSQBnGf9Nan+CHXJQx0b+aMLlT7KvNtFlAeYVv1rKMFlCKjyu2a3Wrb9IW&#10;u1+3Sv27+CY1Sdu4ZKWAMoqildL8XNw5vG7dun18UxUE0VlSOxd7fZzkm4mkbWaz6zlpovJH5Xbu&#10;8d3TBd8sdZ0soAzC5D2+WdeYsHyhNBcXd9dR3wwAAAAAAAAAAAAAAABAnnW6gDIw0QvXVior/HCL&#10;KunozVI/aaWdAkptovf6Zi3LYgGlOBcbreM/+iZtsefYRVL/Lr5JTdI2LlkpoHTsOSU+ltslSJJ7&#10;+Gbu2J8vtdE6udQ3qSkIw0+I25p421nzHiltwvjvUjsX36Qjeq6A0iTvk+biEujoDt8MAAAAAAAA&#10;AAAAAAAAQJ51ooDShPHtxiSbwjA82A/TkCB6wf2k/hZG6+S6MEw+Y8zmNxoTvyUMyz9u9FHf7RRQ&#10;2rHO8c1alsUCSrsmO6X52D9P5Q6U9ny4TOrfxTepSdrGJVMFlCY+W5rjTMLkY67NukplH/HnNq7I&#10;eKajOty1JG3rYrff5NrY62Gk1rF0j8Of6ahDeq2AMoiiM6W5uLg1nprSa31TAAAAAAAAAAAAAAAA&#10;AHlVr4DShMl2m62L5Hb3GGFjoveWSuGDfbctqXf3PFcgafs/wzetq6ST0LbfIfVj59tyAWUURff1&#10;zVqW0QLKWo9Lv903aV2lslzodyb2nLnSt6pJ2s4lSwWUjjbRLdI8XdauXbuiVC4fJ/3Mrv3Oc845&#10;Z8B3U1fNc9okP5r5uU7eL/3cZXLeXSo7odcKKJ26Rdlh/GvfDAAAAAAAAAAAAAAAAEBe1S2gNOV3&#10;+mYdp3X8EGkOLsbEN/lmDav12GgKKHendbRFmo9dq+2VSmW5b9aSienpgtS3i12LH/hmNUnbuWSt&#10;gNKeox+X5ukyOWmODMLyV6Sf2f1Y9PHdcwKTvFDqI9DRNneHS3u8rpJ+bsL4Bt9Fx5goeYE0tovx&#10;d8isJ4sFlLVeQ+Zir5vH+KYAAAAAAAAAAAAAAAAA8igrBZQmjN8nzcHFFaD5Zg3TOrlU6osCyt2Z&#10;MLpcnI+NMVHsm7VE63hK6telkTsTStu5ZK2A0p4b95Hm6WLPue9If+4SRNGLfReL0nrzCVIfLvZa&#10;fZv05y5BmDzLd9ExYVj+kjT2TBoYP4sFlFNTUwPSfOZiX7P+5tr45gAAAAAAAAAAAAAAAADyJisF&#10;lDqKvy3NwaWFuyAuk/pxoYByd6VS+FhxPjauSGxiYmJP37Rp9R6DvEnre/tmNUnbuWStgNLRpnyd&#10;NNdaCXS0w67tfn7zRbnrINDJ9VJf9RLHcdF3UdNEpbLfzGuBPQdLpdL+/o8bctbk5N7SuHPZpOMH&#10;+aY1ZbGA0rHr/UdpTnPROrlgfHx8L9+8LcaY+9vr7bKZfqPkT8bET/I/AgAAAAAAAAAAAAAAANAJ&#10;WSmgDMP419IcXHyThp1T585xWS6g1GG82TfrOmk+czFR9G7frClaR5+W+nNxd730zeqStnXJYgGl&#10;MdE7pbnWijbxbX7ThtkxXiL1VSv2fPuR37Sm6enwgW4uc9vYf95mt3uU//GiSiaq+Rri4oozfdOa&#10;slpAOTk5eaQ0p/lxj2EfHx/fw2/SklKYvErqOwii+/kmAAAAAAAAAAAAAAAAANKWlQJKO9YPpDm4&#10;2B83dQfKkkk+J/XjkuUCSmPiD/pmXWfX/y3SnFzsmu00UdLUo7yDIArcdlJ/Lna85/mmdUnbumSx&#10;gNIV0UlzrZUgaP6Oo9PT0ydLfdVKqWSe4jetZbltt33hdrPHPPp336auesc5CKMf+mZ1ZbWA0glM&#10;9EJpXvPj7rQaRS841W/SsMnJyYNMGF9eaw3tdXenbwoAAAAAAAAAAAAAAAAgbVkpoNQ6+rw0B5fp&#10;KHqMb7aoIIrOlPqYi1niAsp6hWIudl9P9E27an2lcoAd/86F85kfu3afq9h2fhORe/yzPZaflbaf&#10;iwnjG3zzRUnbu2SxgNJxd2+U5ivFb9I0bcqXSP0JuXOxx3Hb47mPsN1dsdfDxRs3bjzWNl02u8Ws&#10;ycnJve31cJbd3x3SdnPROlnvN6mr3nVh+3j/unXr9kkrrTyS3oTR76S5LYwx0ZV2vveampra12+6&#10;G7d29rgcF4Tx96U+FsZvBgAAAAAAAAAAAAAAACBtGSqgnJDmMJdprR/mm4qiKFoZhuXXSdvOz1IX&#10;UE5Pl4+S+p4fEyWv11H0OK3jf7H7lERRebyVoq9mlUz8FGk+C6PD6COlMHyw1voEuyaDWm8+wf27&#10;e9S31H5hpqenC37IRUnbu2S1gNKuwbQ034UJTHKt36RpOozFxz0vjCt49ZvU5Ir5pG2l2NeDH4Rh&#10;8qEgSn4p/XxhtIkaLpRdrLA4zbiiz8BEr1SVSsN3tp0Iw4MDnVwj9Vc7yf9pXf6Au4Znk3zI/v/P&#10;5bZy7Hn+Rj8FAAAAAAAAAAAAAAAAAGnLSgGlY8e8deEc5kfr+NuBiZ9bKkWnlkrlY4xJTrP//jRj&#10;oneaMNkqbbMwS11A6QohtYlvk/qvF22SS+zmTT3KvBU6DP9XGj+tBGH4DD9UQ6Q+XLJaQFmpVPaS&#10;5rswWjd+V9WF3N0LpT4XZtokj/Sb1LPMXhN/kbZvJ7bPnVqXn+zHWFQ3CyjnYqLmihPDMDzWhPHf&#10;pL46Ea2TS91j4f3wAAAAAAAAAAAAAAAAANKWpQJKHcZT0jyaTb3HCi91AaUThvGid8qUEkUvONV3&#10;0UnLdRR/Whq/3Uyb2PgxGib145LVAkrHzu1iac7zMzk5eZBv3hI7xu+lfueidePrs3GmMLCxAuSG&#10;E0Zf8t03ZCkKKO3rxB1++IY9R+sDdRhdLvWXZuzx+JS7O6gfFgAAAAAAAAAAAAAAAEAnaB0/TCrg&#10;cbE/K/lmXVMKo/+T5tJMgiAelf7cpZ0CylKpdIxv1pbJybjoirekMeomLEe+i05bZqLk1eIcWk2Y&#10;PNb33RSxL5ssF1CW7L5Kc74rYfR937Rl9jx9sdi3j9bRZ33ThkzGcdFeG+ncibLJ4kknDMOjxb46&#10;nEoTj/Gez5golvprN/Z1YZvW5af6YQAAAAAAAAAAAAAAAAB00vj4+F617j5XKsWrfbOucndfs9kp&#10;zaleXFGie0T2TB8mvklq4x4BPjNIDevXrz9A2s7NxzdJhSuSqnenTClnnz21r9+8K/51crK1Qs95&#10;0Sa6+jETE/v5LpumdfRusd8oucA3yZznPOc5B9Y7tlEUPcI3bYs9J7dL/btzdcOGDYf6Zk3RUflD&#10;rVx7Lm6fdRj/h++qacaUF71zZ5qx+/k1P3RLSqXS/oFOft/qes3PzPkSJhf6rgEAAAAAAAAAAAAA&#10;AAB0izHx2drE2+YX8wRB/FL/4yURRC+4nwnj3zVSnKRN+Vpjyi/3m86YvQtlcvNcG9eP3c+v+h/X&#10;FQTRC3ftP75j2sQP9z9OzfT09InaJJfMH0uKKwaNouhcv1nX2fGfZo/FZTNFXsL8FsZEyVat41+V&#10;y+WjfBftWB7asXfp35Sv9D/LLB1FT7bn3G4FjsYkn/NN2lYyyUsW9u+iTfRu36QlzyiV9tc6+rzt&#10;667rp17seXGba++Kj30XLZmsVA6yx/aiRs+zVjPzWhBGvxivVPbyQ7dlampqwB7XL9rXoeuk8erF&#10;ncv2+noLj+sGAAAAAAAAAAAAAAAAltDGjRsPCcO4pHU8tclsXuP/eMlNRZVVgYnKJkw+p6PkZ3Mx&#10;JjnfRMlrp0xyum+6m6mpqX2jKJlw+xWG5Qf7P25IqVQ+bnY9onO11gf6P+6IKIqO12F5szHxh3VU&#10;/qxLGCafsXlFs/PuJPeYZ3d+6DD50MxxMMmlYZRcZef4C2PK3wvC5D2BiZ/WiWIwewAf64/H4/wf&#10;Zd50GD7QHtNPzpyvYfIdY6IN/kepsefKeBCWv+TGsMfhK3a8J/kfpULrFzwoCOOX2uP+absP3/LX&#10;3nfsJfnJwCQvDqLymb5pauz5c5C9Jk7sVIIgOMwPlTr32ql1Etrr4eP2uPzYrtVF7hqx18YV/hh9&#10;yV4//2P/fIN9XTnCbwY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IB8Uer/A8PABhIaUeLrAAAAAElFTkSuQmCCUEsDBAoAAAAAAAAA&#10;IQCN/AMlXO0AAFztAAAUAAAAZHJzL21lZGlhL2ltYWdlMi5wbmeJUE5HDQoaCgAAAA1JSERSAAAI&#10;IAAABpAIAgAAAD/BKqkAAAAZdEVYdFNvZnR3YXJlAEFkb2JlIEltYWdlUmVhZHlxyWU8AAADJ2lU&#10;WHRYTUw6Y29tLmFkb2JlLnhtcAAAAAAAPD94cGFja2V0IGJlZ2luPSLvu78iIGlkPSJXNU0wTXBD&#10;ZWhpSHpyZVN6TlRjemtjOWQiPz4gPHg6eG1wbWV0YSB4bWxuczp4PSJhZG9iZTpuczptZXRhLyIg&#10;eDp4bXB0az0iQWRvYmUgWE1QIENvcmUgOS4xLWMwMDIgNzkuYTZhNjM5NjhhLCAyMDI0LzAzLzA2&#10;LTExOjUyOjA1ICAgICAgICAiPiA8cmRmOlJERiB4bWxuczpyZGY9Imh0dHA6Ly93d3cudzMub3Jn&#10;LzE5OTkvMDIvMjItcmRmLXN5bnRheC1ucyMiPiA8cmRmOkRlc2NyaXB0aW9uIHJkZjphYm91dD0i&#10;IiB4bWxuczp4bXA9Imh0dHA6Ly9ucy5hZG9iZS5jb20veGFwLzEuMC8iIHhtbG5zOnhtcE1NPSJo&#10;dHRwOi8vbnMuYWRvYmUuY29tL3hhcC8xLjAvbW0vIiB4bWxuczpzdFJlZj0iaHR0cDovL25zLmFk&#10;b2JlLmNvbS94YXAvMS4wL3NUeXBlL1Jlc291cmNlUmVmIyIgeG1wOkNyZWF0b3JUb29sPSJBZG9i&#10;ZSBQaG90b3Nob3AgMjUuMTIgKFdpbmRvd3MpIiB4bXBNTTpJbnN0YW5jZUlEPSJ4bXAuaWlkOjNF&#10;NzFFMjc1MTVFNzExRjA5QUI4OTJCQ0MyMjA2QTE2IiB4bXBNTTpEb2N1bWVudElEPSJ4bXAuZGlk&#10;OjNFNzFFMjc2MTVFNzExRjA5QUI4OTJCQ0MyMjA2QTE2Ij4gPHhtcE1NOkRlcml2ZWRGcm9tIHN0&#10;UmVmOmluc3RhbmNlSUQ9InhtcC5paWQ6M0U3MUUyNzMxNUU3MTFGMDlBQjg5MkJDQzIyMDZBMTYi&#10;IHN0UmVmOmRvY3VtZW50SUQ9InhtcC5kaWQ6M0U3MUUyNzQxNUU3MTFGMDlBQjg5MkJDQzIyMDZB&#10;MTYiLz4gPC9yZGY6RGVzY3JpcHRpb24+IDwvcmRmOlJERj4gPC94OnhtcG1ldGE+IDw/eHBhY2tl&#10;dCBlbmQ9InIiPz5mQzjSAADpy0lEQVR42uzda3Cc130f4F0sbiIIObYbMRUzaUqlJf1BajoN3TLT&#10;5oNlZTL9YjqeJp1EltxJE7tW5WnDjKOSceTIlUTZhlxbIU3GbmqBVGy5sbm0c2kMks7FJmxBGSVg&#10;IgORtKFsARIQJ3G03AX29r4FCIViJF52gb28l+cZDoaixxLxWwz2HPzec/7ZMAwzAAAAAAAAregT&#10;AQAAAAAA0CoFAwAAAAAA0DIFAwAAAAAA0DIFAwAAAAAA0DIFAwAAAAAA0DIFAwAAAAAA0DIFAwAA&#10;AAAA0DIFAwAAAAAA0DIFAwAAAAAA0DIFAwAAAAAA0DIFAwAAAAAA0DIFAwAAAAAA0DIFAwAAAAAA&#10;0DIFAwAAAAAA0DIFAwAAAAAA0DIFAwAAAAAA0DIFAwAAAAAA0DIFAwAAAAAA0DIFAwAAAAAA0DIF&#10;AwAAAAAA0DIFAwAAAAAA0DIFAwAAAAAA0DIFAwAAAAAA0DIFAwAAAAAA0DIFAwAAAAAA0DIFAwAA&#10;AAAA0DIFAwAAAAAA0DIFAwAAAAAA0DIFAwAAAAAA0DIFAwAAAAAA0DIFAwAAAAAA0DIFAwAAAAAA&#10;0DIFAwAAAAAA0DIFAwAAAAAA0DIFAwAAAAAA0DIFAwAAAAAA0DIFAwAAAAAA0DIFAwAAAAAA0LJ+&#10;EQAAEdcozITniv/wT77xij+5WLAwFyzMX/Vfm908mtu240rrpJve+Ko/2enlAAAAgJd21mEYSgEA&#10;6KYLhcH5JmDuFX/40u9LxYh/Fn3XXd+3ZetLv9/y8u8v1BLaCAAAAJJNwQAAtFl9eipzUXlwoTmo&#10;n5lKZyD9N642DRdKiNwNO7Ij117cSQAAAEAcKRgAgJaFpWLjmZmw9OLKx8zFjcLivHBaW4qNvHRN&#10;09pxh7XTD44+AAAAEI9drYIBALictSJh7SzC2mADLUKXlmjni4e1KRF9W7au/Dp/7mFUMgAAAERo&#10;96pgAABeLg8UCdHWf+POtbuVcjesFg9XHlINAAAAHaVgAIB0WesP6tOPvXzNUWFWLPGV27Z9rWno&#10;v+mN5joAAADQTQoGAEiy+vTU2qGEld/oElKi/8aduRt2rN2tZJwDAAAAnaNgAIDkaBRm1kYmvNQr&#10;uOOI80ccctt2nK8c3qBvAAAAoI0UDAAQV2t3HNWnHwsW5larBacTaEJu2/b+m97495WDEQ4AAACs&#10;n4IBAGLjQqPw0kkFBxTY4EJwZPT88Iad/Te90eEGAAAAWt5XKhgAIMrq01ONwjdWP2oU6LC1ww1r&#10;fUN2ZFQgAAAAXJmCAQCiZW2CQqOwdlLBrUf0hrIBAACAq1IwAEDvrdUJjikQTcoGAAAALknBAAC9&#10;caFUWPkVlooCIRZy27YP7Lp54IdvNiAaAAAABQMAdI9SgeQsIkdG+2/aObDr5pWPfVu2CgQAACCN&#10;e0MFAwB01NpMhfr0Y7XJU0oFEmntDqXBW3Y71gAAAJAqCgYA6Ija5Mm1XsGgZlK0shwZHdj1poEf&#10;vtm0BgAAgFRsAxUMANAuwcLcWq9QmzwlDVJutWk4P61B0wAAAJBUCgYA2KhGYaY6kXdYAS4pt237&#10;4C27B3bdbFQDAABAwigYAGCdapMna6dPmqwATdI0AAAAJIyCAQBaEJaK50uFky5BgnXTNAAAACSD&#10;ggEArk6vAJ1gTgMAAECsKRgA4LL0CtAdA7vetHamQRQAAAAxomAAgFfSK0BvFqYjo4O37F75ldu2&#10;QxoAAAAx2McpGADggrW5zdUTx0UBPdR33fVDb3374C1vdXUSAABAlCkYACDTKMxUjo3XJk+FpaI0&#10;IDpcnQQAABBlCgYA0itYmKtNnqwcOxIszksDIqvvuuvXrk7q27JVGgAAANGhYAAgjaoT+ZVf9TNT&#10;ooAYcaABAAAgUhQMAKSIq5AgAdYONAy99TYTGgAAAHpLwQBA8oWlYu30yUp+vFGYlQYkxuCb3zJ4&#10;y1v7b9opCgAAgJ5QMACQZI4sQOLltm0f2n3b4C27RQEAANBlCgYAkqk6kXdkAdLDvUkAAADdp2AA&#10;IFGChbnz1cIRRxYgnQbf/JbhW+/o27JVFAAAAJ2mYAAgIerTU5X86m1IogAGdr1paPdtxjMAAAB0&#10;lIIBgNhzGxJwSf037hy8ZbfxDAAAAB2iYAAgrsJSsXJs3G1IwJX1XXf98K13qBkAAADaTsEAQPwE&#10;C3PLRw/UJk+pFoAmqRkAAADaTsEAQJzUp6eqE8eqJ46LAljP2ndkdGj324feetvKb6QBAACw0U2W&#10;ggGAWKhPTy0fPVA/MyUKYKMrYDUDAABAW7ZXCgYAIs4MZ6Aj62A1AwAAwAY3VgoGACKrOpFfPnog&#10;WJwXBdCp1fD5mmH41jtEAQAA0PKWSsEAQASpFoBuMgIaAABgHRQMAESLagHoFTUDAABASxQMAESF&#10;agGIgr7rrt+0577+m3aKAgAA4MoUDAD0nmoBiJr+G3cO33qHmgEAAOAKFAwA9FJt8uTSof2qBSCa&#10;Bt/8luFb7+jbslUUAAAAr6ZgAKA36tNTy0cP1M9MiQKIuOGffvfQW2/LjoyKAgAA4GIKBgC6rVGY&#10;WTq0X7UAxGnRPDI6fOu7h3bfJgoAAICX90oKBgC6JliYWz56oHriuCiAODL/GQAA4GIKBgC6ISwV&#10;K8fGlx85KAog7vpv3Llpz70GMwAAACgYAOi4Sn58+ejBsFQUBZAYBjMAAAAoGADooPr0VHlsb7A4&#10;Lwogefquu/6ad901sOtmUQAAAOmkYACgI4KFufLYPpOcgcRzYxIAAJBaCgYA2iwsFZePHqjkj4gC&#10;SA83JgEAACmkYACgnaoT+aXD+41bAFKo77rrN+25r/+mnaIAAABSQsEAQHvUp6eWDt/fKMyKAkiz&#10;gV1v2rTnPkcZAACANFAwALBRYam4dOj+6onjogBYXWGPjA7f+u6h3beJAgAASPj2R8EAwEZU8uPL&#10;Rw+6EwngFQx/BgAAEk/BAMA6NQozS4f2189MiQLgcoZ/+t3Dt94hBwAAIJEUDAC0LCwVK8fGlx85&#10;KAqAq8pt275pz325bTtEAQAAJIyCAYDW1KenymN7g8V5UQA0z1EGAAAgeRQMADQrLBXLY3trk6dE&#10;AbAOjjIAAAAJo2AAoCm1yZPlsX2GOQNskKMMAABAYigYALiKYGFu6fB+BxcA2iW3bfvILz/Ut2Wr&#10;KAAAgFhTMABwJZX8+PLRgw4uALR5FT4yOnzru4d23yYKAAAgxlsbBQMAlxQszJXH9tXPTIkCoEMG&#10;dr1p0577siOjogAAAOJIwQDAJTi4ANCl5fjI6KY99w7sulkUAABA/HY0CgYALhaWiuWxvSYuAHTT&#10;0O63D996h6MMAABAvCgYAHhZbfJkeWyfgwsA3Zfbtn3Tnvty23aIAgAAiAsFAwCrwlJx6dD91RPH&#10;RQHQs6W5yc8AAEC8djEKBgDq01Plsb3B4rwoAHrO5GcAACAuFAwAabd89MDyIwflABAdfdddP3L3&#10;Q65LAgAAIk7BAJBewcJc6Z47G4VZUQBE0DXv/EXXJQEAAFGmYABIqepEfunwfvOcAaLMdUkAAECU&#10;KRgAUsc8Z4AYyW3bvmnPfa5LAgAAIkjBAJAujcJMeWyva5EA4rRkHxm95p13Dd6yWxQAAEC0disK&#10;BoD0cC0SQHwN7X77Ne+8Sw4AAEB0KBgAUsG1SAAJkNu2ffMHHzaSAQAAiAgFA0DyuRYJIDnL95HR&#10;zR/8lJEMAABAJHYoCgaAZHMtEkDybPr5e41kAAAAek7BAJBk5bG9rkUCSKTBN79l05775AAAAPSQ&#10;ggEgmcJS8dx7b3ctEkCC9d+4c+Tuh4xkAAAAeqVPBADJU5+eevH2W7QLAAn/bn9mqvjuH28UZkQB&#10;AAD0hBMMAElTyY8vHX5ADgBpWdCPjG7ac+/ArptFAQAAdHs/omAASIywVFw6dL+hCwApZOwzAADQ&#10;fQoGgIQwdAEg5Yx9BgAAukzBAJAEjcLMufe+IywVRQGQZgO73rRpz33GPgMAAN2hYACIvepEvvzg&#10;PjkAsCK3bfvmDz6sYwAAALpAwQAQb0uH91fyR+QAwMtL/JHRzR/8VG7bDlEAAACd3X0oGABiKiwV&#10;y2N7a5OnRAHAK1f5I6Mjv/xQ/007RQEAAHRw66FgAIgjI50BuKpNP3/v4C275QAAAHRIvwgAYsdI&#10;ZwCasTahR8cAAAB0iBMMADFTmzxZHtunXQCgSYNvfsumPffJAQAAaDsnGADipDqRX3scFQCafe84&#10;cXzlo44BAABoOycYAGJj6fD+Sv6IHABYh4Fdb9q0577syKgoAACAdlEwAMRDeWzv2iOoALA+uW3b&#10;N3/wYR0DAADQLgoGgKgLS8Vz7729UZgVBQAbpGMAAADaqE8EAFGmXQCgjVbeUFbeVlbeXEQBAABs&#10;nIIBILoahRntAgDtfnOZffH2W1beYkQBAABskCuSACLqfLvwDg+ZAtCRbcDI6OYPfiq3bYcoAACA&#10;dXOCASCKtAsAdNT5K/je4RwDAACwEQoGgMipTuS1CwB0mo4BAADYIFckAURLdSJffnCfHADo0n7A&#10;XUkAAMB6OcEAECHaBQC6zDkGAABg3RQMAFGhXQCgJ3QMAADA+rgiCSASKvnxpcMPyAGAnm0M3JUE&#10;AAC0uo9QMAD0XHlsb/XEcTkA0OO9gY4BAABohSuSAHpMuwBARLgrCQAAaImCAaCXtAsARIqOAQAA&#10;aJ6CAaBntAsARJCOAQAAaJKCAaA3tAsARJaOAQAAaIYhzwA9oF0AIAZbhZHR0QOf69uyVRQAAMAl&#10;OcEA0G3aBQBiISwVS/fcufJRFAAAwCUpGAC6SrsAQIw0CrPn3nu7jgEAALgkBQNA92gXAIgdHQMA&#10;AHA5CgaALqnkx7ULAMRRozBb+pU75QAAALyCggGgG6oT+aXDD8gBgJiqn5kqj+2VAwAAcDEFA0DH&#10;VSfy5Qf3yQGAeL+dnTiuYwAAAC6mYADoLO0CAMl5UztxvJIflwMAALBGwQDQQdoFABJm6fADK+9u&#10;cgAAADIKBoDOaRRmlg7vlwMACVN+cF9t8qQcAAAABQNARzQKM+fe+46wVBQFAMlTHtu38k4nBwAA&#10;SLlsGIZSAGgv7QIAyd9IjIyOHvhc35atogAAgNRyggGgzcJSsTy2V7sAQOLf70r33On9DgAA0swJ&#10;BoB2CkvFc++9vVGYFQUAaZDbtn30wOflAAAA6eQEA0A7lX7lTu0CAOmx8q5XHtsrBwAASCcFA0Db&#10;lMf21s9MyQGAVKmeOF7Jj8sBAABSSMEA0B5Lh/dXTxyXAwCpfBN8oDqRlwMAAKSNggGgDaoT+Ur+&#10;iBwASK2lw/sbhRk5AABAqhjyDLBRtcmTpXveIwcA0r61GBm99uGJlY+iAACAlHCCAWBDGoWZ8tg+&#10;OQBAWCqee+/tKx9FAQAAKaFgAFi/8z9JeYefpADAmkZhdunQ/XIAAICUUDAArJPnNAHg1aonjlfy&#10;43IAAIA0UDAArFN5bG+jMCsHAHiFpcMP1CZPygEAABJPwQCwHkuH99cmT8kBAC6pPLavUZiRAwAA&#10;JJuCAaBl1Yl8JX9EDgBwOWGpWB7b6yJBAABINgUDQGsahZnyg/vkAABXe8ecLY/tlQMAACSYggGg&#10;BecHO79DDgDQjNrkqeWjB+QAAABJpWAAaNb5duF2tz0AQPOWHzlYn56SAwAAJJKCAaBZS4fubxRm&#10;5QAALSndc2ewMCcHAABIHgUDQFMq+fHqieNyAIBWhaVi6Z475QAAAMmjYAC4uvr01NLhB+QAAOvT&#10;KMwuHd4vBwAASBgFA8BVBAtznrsEgA2q5I/UJk/KAQAAkkTBAHAVpXvuNNgZADauPLavUZiRAwAA&#10;JIaCAeBKymN7DXYGgLYIS8WVN1a1PQAAJIaCAeCyqhN5g50BoI0ahdnlowfkAAAAyaBgALi0RmHG&#10;OEoAaDvDGAAAIDGyYRhKAeAVwlKx+O4fDxbnRQEA7d+EjIyOHvhc35atogAAgFhzggHgEspje7UL&#10;ANAhYalYuudOOQAAQNwpGABeqZIfr02ekgMAdI5hDAAAkACuSAL4BxqFmeIdb5MDAHTB5gc+1X/T&#10;TjkAAEBMKRgAXmb0AgB0dTcyMnrtwxMrH0UBAABx5IokgJcZvQAA3RSWiitvvnIAAICYUjAAvMTo&#10;BQDovpU335W3YDkAAEAcKRgAVjUKM8tHD8oBALpv5S04WJiTAwAAxI6CAeCl+xlWPooCAHryRly6&#10;5045AABA7CgYADLLRw80CrNyAIBeWXkjXnk7lgMAAMSLggFIu9rkyUr+iBwAoLeWHznYKMzIAQAA&#10;YiQbhqEUgNQKS8UXb7/F5UgAEAW5bdtHD3xeDgAAEBdOMACpZvQCAESHi5IAACBeFAxAelXy47XJ&#10;U3IAgOhYfuRgfXpKDgAAEAsKBiClgoW55aMH5QAAUeN8IQAAxIWCAUip0j13+uEFAERQsDjvoiQA&#10;AIgFBQOQRstHDzQKs3IAgGiq5I+4KAkAAKIvG4ahFIBUaRRmine8TQ4AEGV9111/7cMTcgAAgEiv&#10;20UApE15bK8QACDiXJQEAADRp2AA0sXlSAAQm3ftRw42CjNyAACAyFIwACnSKMwsP3JQDgAQF84d&#10;AgBAlCkYgBTxQwoAiJdGYdZFSQAAEFkKBiAtXI4EAHFUyR8JFubkAAAAEaRgAFLB5UgAEFNhqVge&#10;2ycHAACIIAUDkApLh/YLAQBiqn5mqjZ5Ug4AABA1CgYg+Sr58fqZKTkAQHyVx/aFpaIcAAAgUhQM&#10;QMIFC3PLR12OBADxFpaKpj0DAEDUKBiAhPPAIwAkQyV/pD7tSCIAAESIggFIstrkSZcjAUBiLB2+&#10;XwgAABAdCgYgscJSsTy2Tw4AkBiNwmwlPy4HAACICAUDkFjLRw+4HAkAEvf+ftD7OwAARISCAUim&#10;+vRUJX9EDgCQMGGpuHTIRUkAABAJCgYgmdzRDABJVT1x3LRnAACIAgUDkECV/HijMCsHAEgqTxIA&#10;AEAUKBiApAlLxeWjB+UAAAlm2jMAAESBggFImqVD95v9CACJZ9ozAAD0nIIBSJT69FT1xHE5AEDi&#10;nT+zeEAOAADQQwoGIFHcyAwA6VHJHwkW5uQAAAC9omAAksNsZwBIm/LYPiEAAECvKBiAhDDbGQBS&#10;qH5mqj49JQcAAOgJBQOQEGY7A0A6lcf2CgEAAHpCwQAkQaMwY7YzAKRTsDhfncjLAQAAuk/BACTB&#10;0qH9QgCA9K4EDu93kBEAALpPwQDEXm3yZP2My5cBIL3CUrFybFwOAADQZQoGIPYcXwAAKvkjwcKc&#10;HAAAoJsUDEC8VfLjweK8HAAg5cJScfnoATkAAEA3KRiAGDv/o4SDcgAAVlRPHHeIAQAAuknBAMTY&#10;8tEDJjoCABeUx/YJAQAAukbBAMRVsDBXyR+RAwBwQf3MVH16Sg4AANAdCgYgrtyzDABYIQAAQA8p&#10;GIBYqk9PVU8clwMA8MpFgkMMAADQLQoGIJY8nAgAXE55bK8QAACgCxQMQPzUp6fqZzyZCABcWrA4&#10;X53IywEAADpNwQDEj+MLAIDVAgAA9JyCAYiZ6kTe8QUA4MocYgAAgC5QMAAx44FEAMCaAQAAokDB&#10;AMRJdSIfLM7LAQC4KocYAACg0xQMQJx4FBEAsHIAAICIUDAAseH4AgDQEocYAACgoxQMQGx4CBEA&#10;sH4AAIDoUDAA8eD4AgCwDg4xAABA5ygYgHjw+CEAYBUBAACRomAAYsDxBQBg3RxiAACADlEwADHg&#10;wUMAwFoCAACiRsEARJ3jCwDABjnEAAAAnaBgAKLOI4cAgBUFAABEkIIBiDTHFwCAtlhZUdSnp+QA&#10;AABtpGAAIs3DhgCAdQUAAESTggGILscXAIA2qp+ZcogBAADaSMEARFclPy4EAMDqAgAAoknBAERU&#10;fXqqUZiVAwDQRrXJU8HCnBwAAKAtFAxARLklGQCwxgAAgChTMABRVJ+eqp9xRTIA0H7VE8cdYgAA&#10;gLZQMACR3PlPHBMCANCxlUZeCAAAsHEKBiBygoW56onjcgAAOqSSPxKWinIAAIANUjAAkeNmZACg&#10;o8JSsXb6pBwAAGCDFAxA9Db8k6fkAAB0lAcaAABg4xQMQLRUjo27sgAA6LRgcb426RADAABsiIIB&#10;iBZDFwGA7qgcOyIEAADYCAUDECHViXywOC8HAKAL6memGoUZOQAAwLopGIAIqeTHhQAAdG/tccza&#10;AwAA1k/BAERFfXqqUZiVAwDQNdUTxw1/AgCAdVMwAJHZ4U8cEwIAYAUCAABxoWAAIiFYmKueOC4H&#10;AKDLjHoGAIB1UzAAkVCdyAsBAOi+YHG+NnlSDgAAsA4KBiASKnkPDwIAPVqHOMQAAADromAAeq86&#10;kTdfEQDolfqZqWBhTg4AANAqBQPQe5X8uBAAgJ6uRhxiAACAlikYgB5rFGYahVk5AAA9ZBwUAACs&#10;g4IB6LHKMccXAIAeC0tFHQMAALRKwQD0eDNfmzwlBwCg5xQMAADQKgUD0Eu10yeNdwYAosCoZwAA&#10;aJWCAegl450BgCitTIx6BgCAFigYgJ4x3hkAiBS3JAEAQEsUDEDPGO8MAESKUc8AANASBQPQsw28&#10;8c4AQNTUJk8KAQAAmqRgAHq0ezfeGQCI4BJl8pRRzwAA0CQFA9Ab7h8AAKxSAAAg1hQMQA8EC3P1&#10;M1NyAAAiSMEAAABNUjAAPVDJHxECABBNweJ8fdqTEAAAcHUKBqAHaqeNTwQAoqs6cUwIAABwVQoG&#10;oNtqkyeDxXk5AAARXq6cCktFOQAAwJUpGICu79gdXwAAoi0sFa1YAADgqhQMQNe365On5AAARFxt&#10;UsEAAABXoWAAurtXP33ShQMAQAwWLZOngoU5OQAAwBUoGIAu79U9DAgAWLcAAEASKBiA7gkW5tyP&#10;BADERXUiLwQAALgCBQPQPR4DBABipFGYdUsSAABcgYIB6B6PAQIA8VLJHxECAABcjoIB6JJgYa5R&#10;mJUDABAjtdPOXwIAwGUpGIBu7c/djwQAxE2wON8ozMgBAAAuScEAdIn7kQAAaxgAAEgSBQPQDY3C&#10;jPuRAIA4cksSAABcjoIB6AaP/gEAMeWWJAAAuBwFA9ANHv0DAOLLoxIAAHBJCgag4xqFmWBxXg4A&#10;QEx5VAIAAC5JwQDYkwMAXIlbkgAA4JIUDEDH1SYVDABAvLklCQAAXk3BAHRWsDDXKMzKAQCINScy&#10;AQDg1RQMQId3444vAADx55YkAAB4NQUD0FnuEwAArGoAACCRFAxAB7kfCQBIDLckAQDAKygYgE7u&#10;w92PBAAkRbA4HyzMyQEAAC5QMAAdVJ+eEgIAkBgengAAgIspGIBOCUvF2uQpOQAAiWEMAwAAXEzB&#10;AHRKffoxIQAASdIozIalohwAAGCNggHoFIMQAQArHAAASDAFA9Cx7bf7kQCABK5wFAwAAPASBQPQ&#10;EY3CjAsEAIDk8QgFAABcoGAAOsIIRAAgqRxiAACANQoGoCNMeAYAkrvOmRICAABkFAxAJwQLc43C&#10;rBwAgEQy5xkAANYoGID281gfAJBgweJ8ozAjBwAAUDAA7ediYgAg2dwGCQAAGQUD0JkttxMMAECS&#10;1U6fEgIAACgYgDZrFGbCUlEOAECC1c94nAIAABQMQLsZewgApGLN405IAABST8EAtJn7kQAAax4A&#10;AEgDBQPQTmGp6MYAACANnNoEAAAFA9BO9enHhAAApEGwOB8szMkBAIA0UzAA7eSuAADAygcAAFJC&#10;wQC0d5vtBAMAkBbmPAMAkHIKBqBtwlKxUZiVAwCQEk4wAACQcgoGoI17bMcXAIAUOf90xYwcAABI&#10;LQUD0DYe4gMA0rf+8YAFAADppWAAbLABANa9/vGABQAA6aVgANrDAAYAIIUUDAAApJmCAWjX7trx&#10;BQAgdYxhAAAgzRQMQHt4fA8ASOsqyGMWAACklIIBsLUGANjIKshjFgAApJSCAWgDAxgAgNRSMAAA&#10;kFoKBqANGs+4ehgASCljGAAASC0FA9AG7kcCAKyFAAAgbRQMQFs21W4GAACshQAAIF0UDEA7NtVn&#10;bKoBgBSvhRQMAACkkoIB2CiXDgMAKReWisHCnBwAAEgbBQOwUS4dBgBwiAEAgBRSMAAb1XjGCQYA&#10;IO08cgEAQAopGICNckUSAIAVEQAAKaRgADYkLBUbhVk5AAApt7IiWlkXyQEAgFRRMAAb20u7HwkA&#10;wLoIAIBUUjAAG+K6YQAA6yIAANJJwQBsiOuGAQDW1KenhAAAQKooGIANcRUAAMBL6yIPXgAAkDIK&#10;BmD9wlIxWJyXAwDA2tJIxwAAQKooGID1c3wBAMDqCACA1FIwAOtnkiEAwMWcYAAAIFUUDIAtNABA&#10;m1ZHTjAAAJAmCgbAFhoAoD3qZ6aEAABAeigYgHUy4RkA4NUc8QQAID0UDMB6N8+OLwAAWCMBAJBi&#10;CgZgvZvnwjeEAADwqjWSggEAgLRQMADr3Tx7Og8AwBoJAIAUUzAA6xQsGMAAAPBK5jwDAJAeCgbA&#10;5hkAoJ3ckgQAQEooGID1CBbmhAAAcEluSQIAICUUDMC6ts2eywMAuAyPYgAAkBIKBmA9PJcHAHA5&#10;9Wk3SQIAkAoKBmA9nGAAALBSAgAg5RQMwHo4+A8AcDlhqbjySw4AACSeggFYj0ZhVggAAJddLLlP&#10;EgCAFFAwAC1zfAEA4MoahW8IAQCAxFMwAC0LFuaFAABwBU4wAACQBgoGoGX16ceEAABwBR7IAAAg&#10;DRQMQMsMLQQAuLL6mSkhAACQeAoGoGWO/AMAXJWxVQAAJJ6CAWhZo6BgAAC4CrckAQCQeAoGoGWu&#10;SAIAuCpjqwAASDwFA9DqVtmFwgAAV+eZDAAAEk/BALS6VX5RCAAAV2VsFQAAiadgAGyVAQA6sGoy&#10;tgoAgKRTMACtcdgfAMCqCQAAMgoGoFVOMAAANMnwKgAAkk3BALQmWJgTAgBAMwyvAgAg2RQMQGuC&#10;xXkhAAA0w9FPAACSTcEAtMDxBQCA5pnzDABAsikYgBYEC44vAAA0KzxnzjMAAEmmYABa4AQDAEDz&#10;6mcMeQYAIMkUDEALFAwAAAAAwBoFA9CCsOSYPwBAC+rTDjEAAJBYCgagBY1nDCoEAGhBWHpRCAAA&#10;JJWCAQAAoFM8nwEAQIIpGIAWGFQIANASN0wCAJBgCgYAAIBOcYIBAIAEUzAATW+PC7bHAACtMYMB&#10;AIAEUzAATW+PzzngDwDQmkZhVggAACSVggFolufvAADWtYjylAYAAMmkYACa5QZhAACLKAAAuEDB&#10;AAAAAAAAtEzBADTLkGcAgHWoTz8mBAAAEknBADTLkGcAAAAA4AIFAwAAQAc5BgoAQFIpGIBm1c9M&#10;CQEAoFWOgQIAkFQKBgAAgA4KFuaEAABAIikYAAAAOihYnBcCAACJpGAAmuLuYAAAAADgYgoGoCnu&#10;DgYAWLf6tFlWAAAkkIIBAAAAAABomYIBaIrhhAAA6xaWXhQCAADJo2AAmqJgAABYt8YzxlkBAJBA&#10;CgYAAAAAAKBlCgYAAIDOchgUAIBEUjAATWkUnOsHAFinYGFeCAAAJI+CAWhKeK4oBAAAAADgAgUD&#10;AABAZzkMCgBAIikYAAAAOissOQwKAEACKRiApphMCAAAAABcTMEANCVYNJkQAGADqymPawAAkDgK&#10;BgAAgI4LFjyuAQBA0igYAAAAAACAlikYAAAAAACAlikYgKsLS0UhAABsRKPwDSEAAJAwCgagif3w&#10;MzNCAADYiPCcJzYAAEgaBQMAAAAAANAyBQMAAAAAANAyBQMAAEDHNQrunAQAIGkUDAAAAB1nBgMA&#10;AMmjYAAAAAAAAFqmYAAAAAAAAFqmYACurlH4hhAAADYiLL0oBAAAEkbBADSxH3ZlMADAxjQKs0IA&#10;ACBhFAwAAAAAAEDLFAwAAAAAAEDLFAwAAAAAAEDLFAwAAAAAAEDLFAwAAADdEJaKQgAAIEkUDAAA&#10;AN3QeGZGCAAAJImCAQAAAAAAaJmCAQAAAAAAaJmCAQAAAAAAaFm/CAAAAAAA2IjgubONubOZIFj5&#10;fe57/0l282symWz2ta+XTLIpGAAAAAAAWL/qlz5fOTYefuevM9nsyj9mR0YzA4OrBcPqbwZyW7+/&#10;77rv6fvebbntN/a97rvFlSQKBgAAAAAA1iVoLD/y8crxo8G3X8hk+9YKhkyjkQnDtf81Ewb1kdHM&#10;8Kbs5tG+17wuu/k1fVu25nbc2P+Gf5m7YYf84k7BAAAAAADAepQf/KXqyS+E1Up2eNNL7cKrBY3M&#10;Uik492Iw9+xq9zA03Hd6Ivua1/X9o+/J/cCOgV1vzr3hpuzAkDDjSMEAAAAAAEBrgue/VT54b/30&#10;iUw2mx28Yj3Ql1v5le0f+Pv/ZxC++J3gb77dePrJ+pnHal+dyL7m9bl/+s8Hf+TH+n/o3wk2XhQM&#10;AAAA3RCWXhQCAJAMjbNPlT92d/3xr2aHhjP9Lf6Qua8v0zeYXR3SsHqZUuO5s5mzz9Rn/rT++Fey&#10;W67vf8O/GPzRt+W+/58JORYUDAAAAF3Zhz8zM7DrZjkAAHFX++qJ5SMP1f/iTHb4mkwut6F/Vy6X&#10;zV2TGVo91tB44bnMc2cbM9O1yS/3fd8PDP7Ijw7e/BZpR5yCAQAAAACAptS+8qWlT3woePap7NA1&#10;q2cR2qWvb/UwxND5Mw1n/6Lx7NONP3+88tuPDvyrfzv4Y2/re/0WyUeTggEAAAAAgKurPPqJ5c8/&#10;HH57ITN8TSbb15H/xuqZhk2ZMAz/9q/rf7XQeOrJ6pd/u//GHxr+Dz/Td/33eQmiRsEAAAAAAMBV&#10;VB79teVHPh4WX8wMDWWy2c7+x1b+/YNDq7Ojl5caTz8ZfKtQf+Jr/T/4xuGf+Fk1Q6QoGAAAAAAA&#10;uJKlj95d+b3PZarVzPBwV//D/f3Z/v5M0Gg8+1Tw/Dfrf/L1/h/818M/+c6+f/y9XpQoUDAAV5e7&#10;YYcQAAAAANKpPLav8rufzYTh6pGCnujLrQ6UXq0Zng5e+Fb9T74+8IP/Zugnf07N0HMKBuDqsiPX&#10;CgEAAAAgbYLv/PXSx++vnfpiNpvNDAz2+G9zoWb45tPB89+s/enXB37kx4Z/6l2r46bp1WsiAgAA&#10;AAAAXiF4/rnyfXuqX/p8JpvJ9A9E5a/Vl1trFBrPPl35zf9dfM9PVI6Ne7F69mqIAAAAAACAiwUv&#10;PFce21v7+u9nBwYyuehdhLNaMwxnarXGU08uffLDpV98R+PJJ7xq3eeKJAAAAAAAXlZ/YnLpkx+q&#10;f+NPV3+In8tF9y+a68/m+sPKUu3xrzS++XT/D99yze3vyV77Wq9g1zjBAAAAAADAS2qnT5Q/dnfj&#10;ySfOn13IRf8vnB0YzAwMBosvVH/r0eJ//6nKsSNexK5RMAAAAAAAsKp2+uTSof3Bs09nhoYzfbnY&#10;/L2z2czgUCYMGn/51PL/ebD0vnfVZ//Mq9kFrkgCmvgWvXlUCAAAAADJVpn4fOVTHwuefy4zOLz6&#10;I/vYyeWyuVy4VK5Nnqw/8+dD//4/Dt96h5e1o5xgAJr45rxthxAAAAAAEmz5M7+2fPC+4IW5zOBg&#10;LNuFC/r7M7n+cPGF5SO/eu4Xbm089ede3M5RMAAAAHRD7gYPbQAAEbX86UOVRw6GL34nMzAQ73Zh&#10;TV9fZmAwEwT1P/n6uff93PL4Q2EQeJU7krQIAAAAuiA7cq0QAIAIWv7MocpvfDxcOrc6xiAB7cIF&#10;/f2Z/oHw24uVTx8qvf+O4OxTXuu2UzAAAAAAAKRR2KiXD9xbOfKr4fJSZmAogZ9hNpsZGAwbjfrp&#10;k8W9/7nyW4960dtLwQAAAAAAkD5BY+kj76t8/lNhtZbpH0jyZ5rLrfwK/+r5pV99f3lsb7i87MVv&#10;FwUD0Nz34W3bhQAAAACQEEGj/OAvVX7ns9m+vtWrhBJv9dMcyDSClU/53J6fqk9P+RJoT64iAJrh&#10;ymAAAACAhAga5Y+cbxdWpxT0p+gT7+9f+ZQbs9Ol999R+cxhXwgbp2AAAAAAAEiLYO6b5+76mcoX&#10;P5MdGMjk+lP3+fflMv2DYfE7S5/8cHlsX1gu+ZLYUJwiAAAAAABIg2Du2fKDe2tfO5UdGlr9UXs6&#10;ZbOr1yX15Sq/9elzd/2nxuyZTCb0tbE+CgaguW8WW64XAgAAAEB8BXNnV9uFqT/MXjOS3nbhglwu&#10;OzhU/7M/Lt1zZ/XkFzNB4CtkHRQMQHPfLLZsFQIAAABAPIXBc2fLY/tqU390vl3wY+Hz+vqyg0PB&#10;wtzSx96/dPShTK0qkpYjFAEAAEAX9N+0UwgAQA+EYf3xr5bu/i+1J05nN2kX/qFsNjMwEC6Vlscf&#10;Kn3orvBv/0okLfHFBAAAAACQUGFY++pE6SP76oXZ7NA1mawfCL9aNpPrz+YGqv/vN8994L8FZ59a&#10;CU0oTfL1BDQld8MOIQAAAADESRDUvvJ75QP/M5j/VnZoePVpfS6nry+7aXP9icni+95Vf+wPMkFD&#10;JE3FJgKgGdmRa4UAAAAAEBtBUPvql8oH7w1e+FZ2WLvQhGw2OzQczD977v5fqP7O/8006iK5KgUD&#10;AAAAAECy1GvVU18oH7wveOG57PCm1VuAaEY2mx0cypz7u/LBeyuP/pqxz1fVLwKgGX1brhcCAAAA&#10;QAzUa5XPfnJp/GOZRuN8u0CLBgZXMiwf2h98e2H4nf9j9XYpLsMJBqC5bxZbtgoBAGDd+m/cKQQA&#10;oBvqteVHP7H08EczjUamf0Ae65TLZYc3LX/uU0sfvTt88e/kcTkKBgAAAACARKhVlx/9xPLDH80E&#10;gXZho3K57DUjleNHSh94T/D8N+VxSQoGoOnvF9e5JQkAAAAgosJadfmzn1xtF8JQu9Ae2Wz22teu&#10;zsp+8JeC587K49UUDEDT3y/ckgQAAAAQSeFyeXn8Yyu/MoF2oc2yr3ld7WtfLn3gPfUnn1gtb7iI&#10;ggEAAKDz+9LNo0IAADokXCqXP3r38q9/JJPNZga0C51Yy11bn5ku3/Oe2mN/oGO4mIIBaPr7xRZX&#10;JAEArFNu2w4hAACdEC6Vlj56d/ULv5EdvTaT9fPeTsluGmk8/63yR96nY7iYLzig6e8XrkgCAAAA&#10;iJKwvNouVL7wSHazdqHjsptGAh3DP+RrDgAAAAAgfsLyuaX/9b7VduHa78r0+UlvN7zUMTy4t/71&#10;39cxZBQMQPP6b3qjEAAA1rkXNYMBAGir8Dt/s9oufPHT2Wtfuzp6ga6t6zaNBC/Mlx7cp2PIKBgA&#10;AAC6ILftDUIAANolOPvUuX0/Wzn+SPa1r9cudN9qx7Cw2jHUvvbllHcMCgag6W+dHrsDAAAA6LXg&#10;7FOlD99V/+OvZF9/nSfoeyW7aXOwMF9OfcegYACaldu2QwgAAAAAPbTaLnzorvrjX8m+7ru1Cz0V&#10;Zkc2B4vPr3YMX//yyj+mMwUFAwAAQMflbvCsBgCwUcFfPlX64C/W//iPtAuREK51DPPlsfPnGIIg&#10;hRkoGIBWvmVcd70QAADWITvitkkAYEMaTz350s1Ir3MzUmSsdgyjq3clfeiu+hOnUxiAggFo5VvG&#10;lq1CAAAAAOiqMKw//kfn7vmv9SdOm7sQwVcnu3k0eP65pV//cKMwm7bPXsEAAADQ4X2XY6AAwLqF&#10;Ye0Pf7f0gfcEZ5/OftfrtQvRfI2y3/W6+uOnyx+7O3juL9O10PXqA83rv2lnJvv/2bvvADuqw97j&#10;58zM7bsrrcpKSNQFI2Eb2YktbJHE70XFSZ6DEXmJ45ialxhR7GAjgyoI1ChqgCpFFdHVkG2aJEAU&#10;iWqKDBiEkCjqq7p7y9y5M+ft7AqMAUm70p29M3O/n9iLyT9793fvzJyZ3z3nSHIAAABo3X0X00AB&#10;AMCRaWoXMpNHOnt2y8oq2gU/v1OyY01hzcrMhKHOji1lNNDlrQcAAAAAAAAA31HKWv1o2m0XdsmK&#10;StoF/79fstMx+Wcey829RWUayuSPpmAA0JpTRtdjmcEAAADQ6kFUF5ZIAgAArWY981h68ghFuxAg&#10;ytG6HptbPDc7Y5wyc2Ux0OVNB9CKU0bz8sF0DAAAAK0aRLFEEgAAaBXbzj+5PD15uNq7m3YheGO/&#10;DjW5e2bm7p8lClbo/1iD9xtAy7mXNCm5qgEAAAAAAHglnzeXL8zOnqSyDbQLgSSF1rlrbs4UmaqK&#10;/8tFQgvzt/yZwQCgFfTangf+F9c2AACAlg+iTu5JCAAAoEWsfO7+2zNTRoq8KZO0C4FlGMKIZmfd&#10;YD31+3C/iRQMAFqPJZIAAABaNXpKVRECAAA4PCufu29W9o6bZLJCxOK0CwGmlIzFRMHKTL2usO7l&#10;EP+hFAwAWsc4/QxCAAAAaBV3cQMAAIBD+6xdiCdFJEq7EHhKyWSFs31z9q5JztaPw/pXUjAAaPXZ&#10;0V1JDgAAAC3253UmAQAAvlJzu3D7TTKeElHahbBQSnbobD37WHbWDap+byj/RAoGAK2/PdYkqyQB&#10;AAAAAAAUh13I3TfTbRcStAuh4zjaMceZjzyQnT1JFKzw/X0UDABax53gLzl1AAAAtJRe24MQAADA&#10;waj6fdm5U7J3TKBdCO97rLQOnc2ld5u/vSd8fxxPCQEc0R2ylFzwAAAAWoIdngEAwMGo+n2ZW0dl&#10;p46WqUrahTDTDKHr2TsnWC88Fba/jDcXQGvvkKWus0QSAABAS2+6unQjBAAA8GVuu3DLtebS+Vq3&#10;44Wm0S6E+92W8YSq35+dPtb+aEOoxrq8twBaRT+ph9susEoSAABAC2+6unQnBAAA8AVuu3DbKHPZ&#10;Ar6LUDZvuZKV7e13XsvNmaIy6fCMdXlnAbSKTFW47YIU9OoAAAAtGj5VVBICAAD4vKaVka41l8x3&#10;2wWer5TRG+/Imm7mb+/NLbit8X+H42+iYADQasY3/poZDAAAAC2k155GCAAA4DMH2oWlC7Qa2oUy&#10;fPuV1qkmt3B6/ulHwvEH8YgQQKvJyiqpcfYAAAAAAABoHdWwv2nuAisjlTHdEJFIdtYN9vq3QvDX&#10;8IgQQOtPgyeeKnSd3YcAAABawujVmxAAAEAjZ/NHmcnDzaV3a12Zu1DGlJKJlLNpfXb2BJEN/GYM&#10;FAwAWk12PkZourvVMwAAAAAAAFrA/uBP6et/YS5m3wU0dQwda/IrHs4tmR/07+9SMABo/Ymjpps7&#10;mUvTmcEAAABwaMbpTF8AAADC/uDdzM1DrD88px17Io9T4FJK69glO3ui9epzgf47KBgAtJp+4inu&#10;HgwaMxgAAAAAAAAOo6lduNp65TmtS3fhOASCAwxDFArZ2290tm8O7h9BwQCg1WSyQhgRqRlU7gAA&#10;AIe5bWQDBgAAypu98bN2oRvtAv6CUrKyXeHV53L3zhQqqJ8NCgYAR3Sr/PW/cmcwUDAAAAAAAAAc&#10;hL3xvcxNQ6xXaRdwEI6jdeluLl2QX7MqoH8BBQOAI5JyJzGwzzMAAMChGb3OIAQAAMqTO3dhwhDr&#10;lWfdzSxpF3BQmtD03KwbnY83BvPVA0Dr6cefInRd6BqTGAAAAA5BVlQSAgAAZch66ZnMpBHWy88w&#10;dwGHo2QyZf/pjey8KcK2A/fqKRgAHAn9hFppRISmN54ESQMAAOCgo6banoQAAEC5ya9+ND3mf9yV&#10;kZi7gJZQSnbqav7+AWvNysC9dgoGAEdCduwionG3Y3AoGAAAAA5yu1XTjRAAACg3+dWPZCaPUPv2&#10;aNWdaBfQYkqmKrK33+Rs3xywES9vHYAjoB9XK6NRZjAAAAAc6narS3dCAACgrORXP5KdPFLtqXOX&#10;SWRZabSGjCUK776Ru//2YH1yKBgAHCH9hFOEYXCxBAAAOOh46WTWRwIAoIy47cKUkY7bLlTxwASt&#10;ppTWqau5ZH7hlWcD9KopGAAcIdmpqzAiXC8BAAAOOl5KscMzAADlwlr9aHbKNc6eXbQLOLoRpJad&#10;O0Xt3RWU10vBAOAI6ceeKCNN+zxz1QQAAPgqRq8zCAEAgHJgPfNoxm0X6tyvF/CcBEdBJlKF1180&#10;f/+AUMHYwIOCAcCRnj6OPVHGkyIS5cIJAADw1feHFcxgAAAg/KyVD2emXOvs2Um7gGJQsqIqd98s&#10;+8MNgXi5FAwAjvT00aFGxOLuJAaunQAAAF9Fr2UPBgAAQs68//bMLdc4u2kXUDyGofbuNhdOD8SL&#10;pWAAcKSnj27Hy3hC6EZQZmwBAAC0Jb22ByEAABBuuXtnZmbd4GTSMlVBu4CiUUpWtjMffch6foX/&#10;P1cUDACO4ra557dkLK4cCgYAAIAvkqkqQgAAIMRy987M3jVRRqIyFqddQPHFE9k5k1Wmwecvk4IB&#10;wFGcQao7icaLKAAAAL7E6NWbEAAACKumdmGS1HVhREgDXpDRmP3uOuvJ3wrH9vPrpGAAcBRnkG7H&#10;uUW9wTYMAAAAXxopdelOCAAAhFLuvlnZ2ZOkrtEuwFMyWeFOYti7y9eDXt4nAEd+Bul6vEhViGiU&#10;bRgAAAC+OFKiYAAAIIwOrIyk0S7Ae4bh7NhiLlsofLw+OQUDgCOnn3iKrGwn40nBNgwAAABfuB9k&#10;iSQAAEInd9/M7JzJtAtoI0rJqva5+++wN6337WukYABwVPRjjnevqQ5LJAEAAHzuRqumGyEAABAq&#10;Bct0V0aaLKWkXUAbksrMmr+9z7c7MVAwADi6k0jXY6URUf7ebQYAAKCtx0isjwQAQJjkc5lbrnXn&#10;LtAuoM3JZCr/+CL7ww0+HffyDgE4upvnbrKiShoG+zwDAAB8hvWRAAAIDWWZmVuvM5ctaLrG0y6g&#10;7UmVbjCX3+vPSQwUDACOin78KbKqvWAbBgAAgM+PkU7uSQgAAISAsqzsLaPMhxfKiiraBZSKO4nh&#10;icX2Rx/48LVRMAA4uhNc566yolJGY0JRMAAAAHx6o8USSQAABJ8qWNnbRpkP3yNTlULyHBUllW5o&#10;/Cj68Au+HBgAjoqMxbVuJzT+ZAYDAADAZ/RaZjAAABBsbrtw6yhz2d0yVSE0HqKi1OLJ/BNL7I98&#10;txMDxwaAo79/7iGiMWWzzzMAAMCnoyMAABBoB+YuLJTJFO0CfEEKkal3JzEULF+9Lg4PAEd9HunU&#10;RVZWyUiEfZ4BAAAE0xcAAAg6u5C57Tpz2T0ykRSaTh7wi1gyv2KJs2+Pr14UBQOAoz6PdOwi23Vk&#10;n2cAAIBm7PAMAEBwqWwmc+t17tyFRIJ2Af4ihUjX55/+vbAL/nlRFAwAjvo80u14WVEl43H2eQYA&#10;ABDuDIbTCAEAgCBytn6SufE35sN3yxjtAnwpljTvv0NlM/55RRQMAIrAOK2XjMaFwzYMAAAAzGAA&#10;ACCQnK0fZyYNy69YKuMJodMuwJekcHZutV5+xj+boVIwACjGqaTrcSKRFA57MAAAgLIfF9V0k6lK&#10;cgAAIFjcuQuThlsvPi2r2jN3AX4m48n80rulbxYqp2AAUIxTSccaraKdMNjnGQAAlDumLwAAEDjO&#10;9k/bhWSFkDwvhb9JWXhvnb3hHSF88RSOAwZAMU4lXY+VHWtEMsUqSQAAoMzptRQMAAAEibN9S2bi&#10;p+2CxsNSBOJTa5urHhb+WCWJYwZAEciKKu3YE9w1Ch32eQYAAGXN6HUGIQAAEBTOji2ZycOtF5+S&#10;yRTtAgJDN6ynf6/27vLDa+GwAVCkM9sJX5PxpLCZwQAAAMp7UMQSSQAABITbLkwcbq19UiaYu4CA&#10;Ubt3Wq8874etnjlyABTpbHLMcTJVIaQkCgAAUL4jInZ4BgAgIJwdWzOTRlgvPCkTSdoFBE8kZj72&#10;kLALpR8A814AKAq967GyXQfhrpLEJAYAAFCmjF69CQEAAP+z17+VuXnIp+2CTiAIHinsd9epum0l&#10;fyEUDACKdFqr7qR1O95dspBtGAAAQLlifSQAAPzPenl1etII66Wn3b0kaRcQVFLYtrX2SVXqSQwU&#10;DACKeEd9mrsNAwUDAAAo2+FQ7WmEAACAn1kvP5OZPsZ++zWZSNEuINikzD/9SMn3Q6VgAFC8O+pj&#10;TxLxpFCKKAAAQHliiSQAAPys4LYLY50PN7gLMLDvAoLP3vhuyVdJ4kACULwTSpfuWnUHEY0JxSQG&#10;AABQdvTaHoQAAIBvFV56OjNtjPPhehmLCykJBIHX+DG2LGvNqtKukkTBAKB4J5Qu3bQONWzDAAAA&#10;ypPR6wxCAADAnwovrs7MGGd/9H5Tu8ATUYSFlPnVj4oCBQOAsNB7fls0XqopGAAAQBkOhGrZ4RkA&#10;AD+yXlqdmTnO3rSBdgHhY29ar/bvKeEL4IgCUNT76pNObbxaq1JvLwMAAND22IABAAAfsl5+Jjtz&#10;nP3h+zIWo11A2EghCpb95ssl/LIvBxWAop5TTjhZVnWQkShbPQMAgPIaBdV007p0JwcAAHzFbRdm&#10;jHM2vS+jMXZ1Rhi5u4lYb7yoClbJhsG8CQCKeU6p7qR37S4SSVZJAgAAZUU/mfWRAADwl/wzj2an&#10;jXE2rRe0CwgxpQrrXm78R6l+P4cWgGLfXX/zOzKWEIqCAQAAlBHWRwIAwFfMZXdnp4+1P9pAu4DQ&#10;c3Zuc7ZtKdVv5+gCUGT6yafJeKK0+9cDAAC0MaPXGYQAAIBPmMsWZOdOcbZvcXd1pl1A6Cllv/2q&#10;cEqzJSoHGIBin1aOOU7r0Ek0XsLZhgEAAJQNvZYlkgAA8AVz2d25ubeK+n3u1x+lJBCEXOOHXCn7&#10;g3eVTcEAIBS0Dp21E06RcbZhAAAA5cI4nfWRAADwBbddmHeLqt/rroxEu4Ay4TiFt98QdmlWE6Fg&#10;AODBPfY3v9M0g4GCAQAAlMfghw0YAADwAXPZgty8KWo/7QLKjv3JxlKtBkbBAKD4dHcGQ4IlkgAA&#10;QJlgAwYAAErOXDrfnbuwfx/tAsqRlbc3vleSZ3EUDAA8OLOceKqsbCciUToGAABQDpjBAABAabnt&#10;wvxbVf1+EY3TLqA82e++WZLlyikYABSfjMaM074l4gm2YQAAAKHHBgwAAJSWuXRBbt5tqr557gJ5&#10;oDwp1VDPDAYAIbrT/uu/kWzDAAAAymHYw/QFAABKx913wZ270LTvAlCepBSOY69/Wzl2CQbD5A/A&#10;C/rxtTKeVExLBAAAYccGDAAAlEp21nhz+b3CNEUsJpi8gPLm7KkryTd9mcEAwJuTS/cTta7d3a8P&#10;sEoSAAAINWYwAABQEtnpY3IPzVW5rIhGaRdQ7pTjbN7IHgwAQiXy3b+T0Rj7PAMAgBBjAwYAAEoi&#10;M31MbukCKYW7PjOARrmc0EqwXhEFAwCv6D17MYMBAACEW+TMvoQAAEAby0wbYy5d4M5ZiERJA2gi&#10;lRT2+2+1/S+mYADgFf1r39Sq2otIhEkMAAAgrNiAAQCANka7AByMyqTb/pdSMADwiozF9a99QzZe&#10;7ykYAABAKEc7qUq9tic5AADQZg60C5J2AfgqWgme9lMwAPBQ5O/+wd1qiYIBAACEEds7AwDQlrJu&#10;uzCfdgE4KF1v+99JwQDAy9PaST1kLCEkSQAAgBCK9OlHCAAAtI3stNG5ZfOllLQLwFdzlP3eurb/&#10;tRQMALw8xXTprh1XK1glCQAAhBEzGAAAaBvZ267PuSsjabQLwCEPlWzb/04KBgDeipzxA6mzzzMA&#10;AAgbraab1qU7OQAA4K28mZlyTW75QqlpwoiQB3DIEWoJVhGhYADgrUifviIWF4KCAQAAhGuQcybr&#10;IwEA4C1n59b06F+aD9MuAC1Tii/4UjAA8Pgsc8zxWodOQjOYxAAAAMKE9ZEAAPCU2rk1M2lk/pnH&#10;ZDQqdINAgMOQUnbs0va/loIBgOci3/vfwmAoAAAAwjXCYYdnAAA84+zYmp40wlqzUsaTtAtAi0h3&#10;Dc+2/7UUDAA8Z/T+gTTYhgEAAISHuwgkAADwhrNja2byCGvNKhlPCF0nEKClSnG8UDAA8Jzxze9I&#10;d5UkjZ0YAABASIY3rI8EAIA3nO1bMpOHu3MXErQLQCuxBwOAsHJXSWocFtAvAACAcIxtWB8JAAAP&#10;ONs3H5i7kEgKjXYBaDklpaYfd2Lb/2IKBgBtchP+/b9310xklSQAABB8Wk03rUt3cgAAoLia2oWR&#10;1lraBeAIyYr2JRgbkzuANmD0OkNr30FISRQAACDoImcyfQEAgCJztn3S1C6slIkU7QLQelJ2qGla&#10;n7ytUTAAaKtb8T59mcQAAABCMaqhYAAAoJicbU1zF9x9FypK8oQUCDwptZpjSvLVXo5YAG11K/79&#10;vuzOBAAAAn/vlqpkh2cAAIpGKWfrR+6uzmtXySTtAnCEx1HjsWOc9i2pG23/yw3yB9BGp5tvf19r&#10;V+3UbScKAAAQXO6kTAAAUBRKWS89nZ0+3v7kA9oF4KhI6W4SxhJJAEJ+Q/69v3fPdKySBAAAgjue&#10;YQMGAACKQinrxacyU0fbH70vozHaBeCoSE074RQKBgBhvyHv8/eMGAAAQKAZvc4gBAAAjpZS1gtu&#10;u+B8sknGEyVZOB4IE1lRpZ9wSkl+NU/6ALThDfl3/larbM+4AQAABFSkT1+ZqiQHAACOinLcdmHa&#10;aGfzh7QLQBFIaXz928KIlOSXUzAAaNvb8jP7Cdl45mGVJAAAEMCRTB/WRwIA4Oi47cLTmWnX0y4A&#10;RTqm3B2eI9/9OxmhYABQBqI//pnQJP0CAAAIIjZgAADgqDTPXZh6vbP5I5lI0i4AxaHp+mnfbvxZ&#10;ml9O/gDakn78KVqXYxlDAACAwDFO7836SAAAHDmnqV247XpnS1O7AKAopNRrT9W6dCvV76dgANDW&#10;In/Tj4IBAAAEbwxzZl9CAADgCB1oF65ztn5MuwAUj7tISPQH/yQjsVK9AgoGAG0tdtbP2IYBAAAE&#10;DhswAABwhJRjvfh0dup1ztZPaBeAoh5cjYPUqPGdvxGGUaqXQMEAoM3PO52P0U/uIQSTGAAAQGDo&#10;tT20Lt3JAQCAVrNta+1T2dtG2bQLQNFJGfne/9KOOb6EL4GCAUAJRPufzSpJAAAgSKOXAQMJAQCA&#10;VitY+RVLMpOH29s20y4ARaaUkDL6D/8qo7ESvgoKBgCluEXvP5CCAQAABAjrIwEA0GpW3lw8LzNp&#10;uNq7W8YT5AEUm9KPqzW+/u3SPmSjYABQAjJZEenDNokAACAYWB8JAIBWs/LmknnZO29uXiOePIDi&#10;k1rsX/9fyds7CgYApcEqSQAAIDDjFtZHAgCgVZrmLmTvmODuv0i7AHjBtvUTTon8TX+h6aV9IRQM&#10;AEoj8v2+Wk03cgAAAAEYt7A+EgAALee2C3PduQtSikiEPIDic2wRjcUv+KUftjahYABQunv1M7lX&#10;BwAAvh+x9OnL+kgAALSUlc81twuaRrsAeMKxRSQW+9G/G9/9gZClf7xPwQCgZGJnn8cqSQAAwOeY&#10;vgAAQEs1tQu5O25y12wxaBcAD9gH2oXExVfLqC/WH6NgAFC6E1CX7sY3e5MDAADwM+ZcAgDQIgfa&#10;hZuFbtAuAJ5w24Voc7vgHmj+QMEAoJSiA84mBAAA4FuRPn1lqpIcAAA4NNW8MtLtNwmduQuAN9x2&#10;IdLULgzxT7sgKBgAlPim/cx+3LQDAAD/jlVYHwkAgMNRzbs6336jNJi7AHjDthsPrtiPfpoYNMSt&#10;8fyEggFAKclUZaRPX3IAAAD+HKhEBwwkBwAADkFl0+aiOU3tQoR2AfCEXXDbhX/+96Z2wfDbq6Ng&#10;AFBisXMuIAQAAOBDfA0CAIBDU+n67O03ZqePlZEo7QLgiQPtwk8Tg4b5sF0QFAwASk6v7anX9iAH&#10;AADgN9EB5xACAAAH47YL08bk7pkpK6r8+dwTCLxCofHgip31s8Qlw/y2MtJnKBgAlF5sIJMYAACA&#10;z+6UaroZvXqTAwAAX0k17M9OG51bNEfrWCOkJBCg+AoFYeixH/8sMWio0Pz7GJ+CAUDpRQcMZKtn&#10;AADgt/EJIQAA8JVUw/7M9DG5RXO1jl1oFwBPWJbQ9diPz3VXRtJ8/QyfggEA9/AAAAAMTgAAaJGm&#10;dmGs+dCcpnaBPIBik1KZORGNxc4+z//tgqBgAOATsYHnEwIAAPAJ4/TeWpfu5AAAwBc0z11w24VO&#10;XWkXgOKTUmUzsl2H+H9cnLh0uP/bBUHBAMAvJ6Mu3Rvv5MkBAAD4AdMXAAD4MrddmNbULnRm7gLg&#10;ASlVJi2r2id/eW38/F8G5VVTMADwi9g5TGIAAAA+uLNLVUbO7EcOAAB8nmqoz04bbS5qmrsAoPhj&#10;0OZ2oV3yiuujfc8K0AunYADgF5E+/bSabuQAAABKPSbpK1OV5AAAwGfcdsHd1XmO1pmVkQAPuO1C&#10;gzt34YrRwWoXBAUDAF9hEgMAAPDBgOQCQgAA4DOqYb/bLjx0l9b5GNIAik9KlW6Qle3duQv9fhy4&#10;l0/BAMBHogPO4QuDAACglDdINd302p7kAABAM2fntuyMcbQLgFfcdqHenbvwq9FBbBcEBQMAf51U&#10;U5WRPn3JAQAAlArzKQEA+Iy9aX1m7BXmknm0C4AnmtuFygC3C+4foZTirQTgH872zfsv+iE5AACA&#10;kmi36AXmUwKtpdINTt02tW+3ymVlLC6rO+nHn0wsQNC57cKEodYLT2ldugmeHwJFJ6Vq2C/bdUj+&#10;ekzg9l34PIO3EoCvaF26R/r0tdY+SRQAAKCNRfufTbsAtIq98T3n4w+sV54rrHvJXv+Ws3uX1r5a&#10;P/X06ICBsX/8V9mxhoiAoB7dm95324UXn9K6dheOQyBAkR1oF6qD3i4IZjAA8KHCmy83DLmIHAAA&#10;QBuruGme0as3OQAtYb//TuGVZ83f3V94d500NJGokNGo0HThOCqbUfv3Rn94TuKykfoJTGUAAniA&#10;N89dePEprQvtAuABKVV9c7swNtrvrMD/NRQMAHyo/vJ/sT94lxwAAECb0Wq6Vc1fQQ7AYdnvv114&#10;9fnckvn2+rdku2oZTwghhfj8swUplOPsrjN6fDN+6Yjomf0IDQjSMb5pfXbC0PyLT7srI9EuAEXn&#10;tgv7tHYdEleODfrchQN/EAUDAB/Kr1iWmTyCHAAAQJtJXjkuOmAgOQCHYG9813rxaXPp3fb6P8p2&#10;HWQieahl2aVUe+pEuw7Jn18d/dG/N/UQAHx/mB+Yu0C7AHhDaqp+r9auOtE48gxFuyAoGAD41v4L&#10;Bzg7tpADAABoi/uiVGXV/BVswAAcjFO33XrhKfPBO6w3X9GqOx2mWvjzoaWpTL0wzdhPfx4/7xca&#10;WzIA/sbKSIDHI05N7d/j7uo8ODztQiONdxaAP/EVQgAA0GYiffrSLgBfSaXrrReeykwYmr7mYvvD&#10;DXq34925CC38qqJyZLJCVlaZC6ZlJgyxP1xPnoBv2R++/+ncBdoFwAMH2oXq5JWhahcEMxgA+PlO&#10;Zv+FAxp/EgUAAPBa1bwn3OcpAP5S4fUXzEceyv/+AWXnterm+QdH8AyhaUuGXTv0nr2Slw6PnNmf&#10;YAG/aWoXhlkvPMnKSIAnmtuFqmp37kK/H4fsj2MGAwC/nntTlbGB55MDAADwmnF6b9oF4Avs9/6Y&#10;nTul4eqLzEWzZUWl1qGmqVo4sm8oKiGl1rmr894f02OuMBfPVXmThAEfHe/N7cKLtAuANzRN7dsd&#10;1nZBMIMBgJ852zfvv+iH5AAAADyVuva2SJ9+5AAcGITv2mE985j5wB2F9/6oVXcWsbhQRXrgqGmq&#10;oV7kzfhPL46df3lTaQGgxArvvJGdOc5as4p2AfBE47Vv7253ZaTB40PZLggKBgA+l5k0PL/yYXIA&#10;AABe3fTVdKuav4IcgEaqYBVeed5cuiC/YomsbOduTFL0JwZSikLe2bUzOmBg8hfXaMfWEjtQQoUX&#10;V6dnjLXfeUPr3IV2AfBgoKmpvbuadnUObbsgKBgA+ByTGAAAgKcSg4bEBl5ADoD97jpzxVJz6Xy1&#10;f5/WqYu7cYLw6HFB05YMddsj3/5e/NLhke/8LeEDJWE9tyIzcahTt01WVQseDwJFp2lqzy7ZPuTt&#10;gqBgAOB/TGIAAABe3Q6lKqvmr3C/pg2UMbV7Z/6p35uL5hTWv6VVdxCRWFs8apSas2OLdsxxiYuH&#10;xP7Pvwnd4I0A2lL+uSeyk4Y7u3bIiiraBaD4mtuFdh2Sv7kh2u+skI+oKRgA+ByTGAAAgEei/c9O&#10;Dh5PDihn1ppV5m/vzT++RFZWyWRFm/5uTVP790opY+deFvvpxVq7DrwdQNugXQA8v8DtqZPtO7rt&#10;Qt+zQv/nUjAACID06F9aa58kBwAAUFxV857QunQnB5Qn+4M/WSuXZx+4Q+3f27QmUilIKXJZJ5OO&#10;9v9xYtBQ/Ti2ZAA857YLk4c7dbQLgDc0Te2u06o7JH5zYzm0C+5fzJsOwP9YGRkAABRdpE9f2gWU&#10;J5XL5h9fnB5zRWbWeCml1rlr6V6KEvGE1q46/+hD6et+UXjjBd4dwFOW2y6McHbtpF0APNHcLrQv&#10;o3ZBMIMBQFA0XH1RYd3L5AAAAIql4qZ5Rq/e5IByU3jrD+ayBfmVy0XelFXt/fKypHS2b9FP7pG4&#10;eEi0/0DeJsAL1vMrM5OGO3XbZUUl7QJQfG67sFO275i66sZI2bQLgoIBQGBuhN58uWHIReQAAACK&#10;Qq/tUTl9CTmgrDh7d1mrlucWzbHfeV2r6SaMiL+eMDavWF1RFf/Jf8fOvUwmUrxlQBFZa1ZmJo1w&#10;dm6jXQC8uoq57UKH5G9ujPb7cVn96QbvPoBgnK169TZO780kBgAAUBQswIhyU3j9hdwDd1orlolU&#10;hdbtRKEc3z1hdBzZvpPIprN3TbS3fJS4eKjWlUXMgOJw24XJI5w62gXAG2XcLghmMAAI0k0RkxgA&#10;AEBR7gFrulXNX0EOKBNq3x7zt/eYD99rb/yT1qmru6+ynzW+PNt2dmyJnNk/cekw45vf5R0EjpK1&#10;ZpXbLuzcJlMVtAuAByNLTe3aKavLtF0QzGAAEKQTFpMYAABAMcTOOZ8QUCbciQsPzraeXO7upVzT&#10;LQDPFhtfoaZpxxxnrV3l7Nya+PlvogP+hfcROGJuuzBlZOPRJFPMXQA80NwutC/fdkEwgwFAwG6Q&#10;mMQAAACO8hYoVVk1f4X7nAUINbV/r/nwQvN399kb3gnAxIUv+2xLhnMvi5//C6HpvKdAa5m/vz83&#10;/zZn+xaZrGg8KxAIUPxLVXO7cFX5tguCGQwAAnbOYhIDAAA4OrGB59MuIPQKb/8hd88sa9VyEYsH&#10;Y+LCl7lbMnQU2Ux2xlh768fJS4a5/wqgxcyH7srMGN94+MtkinYBKD63Xdgh23Us83ZBMIMBQPBu&#10;lpjEAAAAjvj+h+kLCDuVN/OPPmQumlN45w2tU42QWsAPWinsgrNtS7TfWYlLhumnfpO3GGiJ3IN3&#10;Zu+4WTYeQUaENIDi03RVt11Wd0xedVPjFarMw2AGA4CgnbZ69Y706WutfZIoAABAa0UHDKRdQIjZ&#10;G97O3Xt7fuUyoRyt5pgwrLfubsmga92Pzz/5O6due/yCX0b7n80bDRwa7QLgrc/ahatvivY9izyY&#10;wQAgeJztm/df9ENyAAAArVU17wmtS3dyQCjlH1+SWzy78Moad+KCHrpvE2qas3un1q5D/KeD4hf+&#10;MvAzMwDPuCsj3X6zu+lKhHYB8OJ6pKtd22V72oU/YwYDgACezLt0j/Y/O7/yYaIAAAAt1zh+oF1A&#10;KDm7tucXz8stmqsy9VrX7iKU3yN0HK26k7slw6zxzu6d8f8arLWr5q0HvsB8aHb2jgm0C4BXPm0X&#10;UlffFKFd+BQzGAAE8/6CSQwAAKCVmL6AUCq8vjZ370xr9WOysp2IREP+10opCpazb0+039mJ/xqs&#10;n9yTDwDwGXPRnOydNwvboV0APPFZu3DVjZHy3tX5i8EQAYBAnryaJjGQAwAAaCGmLyCUzIcXZiYM&#10;s555XFZ3Cn+7IJq2ZNANrbqTterh9NgrrGcf5TMAHDgbNLcLDu0C4A3ahYNjBgOAwN5cpOv3Xzig&#10;8SdRAACAw2L6AkLG2fqxuWi2uXShsi2ZrCjHBPbU6V2Pjf/skthPfs7nAWXOXDw3e8fNwrHZ1Rnw&#10;xIF2oUPyqpuitAtfjocIAASUTFXGBp5PDgAA4LCYvoCQsV54Mn3z1bn7bhe6Vp7tQiOtQ2dnT11m&#10;xvjsraNU/T4+FShbuSXzsndOEDbtAuDR9YZ24TCYwQAgwJjEAAAAWoLpCwiT3EOzzUVznE82ysr2&#10;7p4E5azxz8/nVcP+aP+zE5cO17qfwMcDZXdCWDIvd+fNwiqwMhLgCU1TO7fK6k7JqydE+7Gr80FC&#10;IgIAAb6hSFXGz7uMHAAAwCEwfQGhofbWZaaNzt15s7Nji6yqLvd2QTRtyRCJyHbV+ZUPp8f9qvDK&#10;s3xIUE6ffye3eG5Tu2DRLgCekNKp2y6POS45fArtwqFyYgYDgKDbf+GAxlsscgAAAF+J6QsIB/vd&#10;N7PzbrWeeUwmk8KIEsgXuFsynHhq4txLo2f9jDRQBp94JzN9dP73D4hCoSw2eAfanpTO9i3Gad9K&#10;DrnZOL03eRwCMxgABF78vMsJAQAAfCWmLyAc8iuWZSYOs1Y/KiuqaBe+krslw+YPMzPGZe+aoLJp&#10;AkGYOU522mhz0VzaBcArze1Cj9NTo6bSLhw+LWYwAAiBhqsvKqx7mRwAAMAXMH0BgefYuXtm5h68&#10;S+3dLSsqyeNQpFRmTjhO5Af/mBg0RO/GlgwI5TnByU69PrdkvozFha6TB+DF1cTZuVU/9fSK62fo&#10;p3ydPA6LGQwAwoBJDAAA4MuYvoCgc7ZvydxybXbOFJVpoF04PKVkNCaNiLViWWbcrwuvPEckCJ/s&#10;tOtzS2kXAM8caBe+SbvQchQMAMLA6NU72v9scgAAAJ/HVxAQaPZ7f0xPGGouWygNQ0ZjBNLiewND&#10;VrUv/GFNZvKI/BNLyQNh4rYLS+a7JwTaBcALtAtHhIIBAE8QAABACMUGns/0BQSX9ezj6UnDCy88&#10;KRMJYRgE0jpSyvad7E82ZmeOy86eKJRDJAiBzLTRuUXzmtoFzgmAJ9cOZ+dWw20XZuqnfIM8WpEc&#10;ezAACI3cwum5e2aQAwAAkKnKqvkrGn8SBYLIXDw3d//tzvYtMlkhpCSQI6bMrNC02N+flbhspKzu&#10;SCAIrsx0d1dnaURpHAFvxo5N7cLXvpkaPZO5C63FDAYA4RE75wKeIwAAANE0fYFRAQIqO3N89q6J&#10;Tt0O2oWjJ2MJqenmIw+mx15ReOc1AkFAZaaPMRfNo10APLtaSGfnNtqFI0bBACBEV4RUZWLQUHIA&#10;AIAhQeycC8gBgePs3Ja55ZrcA3eKvCnjCdqF4tANWdnOWrsqM3FYftVy8kDgZKaPNRfPlUaEdgHw&#10;ZuDY3C58g3bhiFEwAAiV6ICBxum9yQEAgHIWP+8ypi8gcFTdjszkEebSBe4C62zpXFxSynYd7PVv&#10;Z2eMy86dQh4IkKzbLsyRukG7AHh0gXDqtrvtwphZtAtHniJ7MAAImcKbLzcMuYgcAAAoT1pNt6r5&#10;K8gBwWK9+px53x3WS6tlLM5jRO8oMyd1PdLvx8lfj3WjBvwtO31szt13QRdGhDSA4pPCqdthfO3r&#10;qdGz9JNPI48jH34TAYCQMXr1jvY/mxwAAChP8fMuJwQEi/XKs9lpo60XnpSJJO2Cp5pLhfzvH0hf&#10;/wvnw/cJBL7l1G3P3nZdbvE82gXAs0sC7ULxsmQGA4DwUen6/RcOaPxJFAAAlBXj9N4VN88jBwSI&#10;ufwe88G77M0fylhMSL4C2CYcR9XvNb71vdi//zz6v39EHvDdJ3TXjsykEdbzK9wF0ygdAS9Iqeq2&#10;6267MFM/mZWRjhbDFwBhvFKkKuPnXUYOAACUG6YvIFjyyxfm7ppof7zR/WY97UKb0TTZrrrw1h/c&#10;9WfumU4e8BVnt7sdi/XcEzIapV0APCGl2rVTc3d1vp12oTjXVSIAEEqxgRfotT3IAQCA8hHp09fo&#10;1ZscEBTm0vnZuyY56XqZTAkpCaRtSZmqdHbtyC2Ympk8Qlh5EoEfOLt3ZiaPtJ59XMYTrIwEeHT6&#10;V7t3aqecVjFmpn5yT/IoTqgskQQgrNjtGQCAslI17wmtS3dyQCBkZ4wxf/eAMk33S8oo5T2DpfK5&#10;6N/+Q3zQUP34k8kDJaR270xPHmE987iMx4XO3AXAA83twsmnVbgrI7HvQtEwgwFAaLHbMwAA5SM2&#10;8HzaBQRFdsY4c/ECkcvRLvjgniEi48n86kczN11lvbSaPFAqTe3CSOuZx9wF02gXAC+47UId7YIn&#10;0TKDAUCYR2ns9gwAQDnc1aQqq+avaPxJFPC/7Mxx5qK57ppIEdoF/9w2KJVNa8fVxv/vf8bOuYA8&#10;0NYfwM+3C+y7AHgyWHTbBf3kninaBQ8wgwFAqK8gqcrEoKHkAABAuMXPu4x2AYGQnTneXDyPdsF/&#10;tw1SJlLO5g9zcyZnZ92gChaRoM2oPXXpKddYzz7mrozEvguAN2f5xgOtqV2YQbvgTb7MYAAQdg1X&#10;X1RY9zI5AAAQSlpNt6r5K8gB/ue2C4vm0C74mpVvfIMi/+v/JC66Qjv2JPKA19SeuszkEfnVTe2C&#10;Hmn8f5AJUGxS7d2l1/Zg7oKHo3EiABB6iUuYxAAAQGglB48nBPhf09yFue7/ol3ws8Z3R0pr1fL0&#10;jVdZLz9DHvCU47YLI912IRajXQC8IdW+3W67cD1zFzxEwQAg/PTanvFzLyMHAADCJ9Knr9GrNznA&#10;57KzmtoFpUQ0Rhq+v3kwRDRaWPdK9tbrzKV3kwc8ovbsyk4emX/mURGLN/WOtAtA0TW1Cyc1zV04&#10;5evE4WXQLJEEoDzsv3CAs2MLOQAAEJ6bmVRl5fTFWpfuRAE/c9uFh+a6Tw9pFwJEKWXmZLvq+L9c&#10;6H5XSWffXRSTs+2TzG3XW8+vaDwtyEhE8GgO8OJEvn+PfmKP1PXTaRe8xgwGAOWC9RMAAAiZ2MDz&#10;aRfgc9lZN5iLaBcCSEp3TfyG+tz9d6RvutrZU0ckKJbCa2vT4wdba5raBYN2AfCE2r+3ae7CDNqF&#10;NkDBAKBcGL16xwaeTw4AAITkTqamW+ycC8gBfpaddUNu0RxWRgosKSIRYeWtlcszY64ovPUaieDo&#10;FV5fm50+tvGnjMbddoGVkQAPqP37tBNPTV3HvgttNSwnAgDlI37e5TJVSQ4AAIRA4pKhXNbhZ9mZ&#10;43OL2Hch+IyIMAzrD2syk4blH19MHjgahdfWZKeNsTe8LRMpoeu0C4AXVP0+7aSvubs6n0K70EYo&#10;GACUEZmqTA4eRw4AAASdcXrvSJ9+5ADfys6e2DR3wZG0CyGg6zKesDe9l71zQm7BbcKxiQRHoPCa&#10;O3fBfv8dEY0LjcdxgCdUw37tpK9VXD/doF1oQ5zRAJSXSJ9+kT59yQEAgODiGwPwOXP5QnPJfNqF&#10;cJ13pIzG1d663H23ZyYMVbkskaBVPm0X3hYx2gXAK6phv37i1yqum66fzL4LbYqTGoCykxw8nhUV&#10;AAAILvZ2hp+Zy+7OzblF5LIyliCNUJFSRGLCsvJPLE2PutTe+C6RoIWs19Zkpo9pahcStAuAR1RD&#10;vX7i11KjaBdKgPMagPK7NeBrjwAABPcGpqZb/LzLyQH+ZP3hefOBO9WeOhGNkkY4RSJC160Xn87c&#10;eJX17GPkgcOfFl5bk50+1nn/HeYuAN5R6Qb9xFNS101j34XSjM+JAEA53hewUBIAAMGUHDyeEOBP&#10;1ivPZmeMc7ZvFomEEJJAQks3ZCxhv/fHzLQxuXtmkAcOdVqgXQC8p9L1+gmnpEZNY+5CqXB2A1Cm&#10;WCgJAIDAifY/2+jVmxzgQ2r3zty9M+1314lIVEhutMNO00Qsruq25+6ZkZk4TJgmkeDLmvddcDbQ&#10;LgDeXX0dlUkbp56euvY2/RTahdJdFYkAQHlioSQAAAJ37U5cMowc4EMqU5+57brCa2tlIsVjxLI5&#10;JUkRjYl83nzkwfT1lzvbtxAJPs9tF6aNcd5/W0RpFwBvOI7Km5EzfpAad4f+tW+QRwlxjgNQvlgo&#10;CQCAAEkOHsfsQ/hT9q5J+dWPSt0QhkEaZXZHEZGGYb3wZPq6y6y1q8gDzZrmLowpbGBXZ8AzjiMs&#10;M/Ldv00Om6h16U4epSWVUqQAoGypdP3+Cwc0/iQKAAD8zDi9d8XN88gBPpS7d1Z23q3SKbiLI6E8&#10;uc+58rJzl9j//c/4T35OHmUuv/Lh3LxbnS2bRCRGuwB4ddYtWMZ3zkwOnaR16EweJceZDkBZk6nK&#10;1LVTyQEAAJ9fr1nYEP6UX7HMfOguaZm0C2VN00Q0pup25Obdmr11FHmUM/N392ZnjrM3b3JX0KJd&#10;ALzQ3C78Fe2Cny6DRACgzBm9escGnk8OAAD4Vvy8y5j8Dh8qrHsld98sZ0+du4MrytynWzLklt/T&#10;MOLnzrbNRFKGzOX35O6apPbUycZzApu9A15wHGEXjL/+m9SIybQL/sH5DgBE/LzL9doe5AAAgA8Z&#10;p/eODbyAHOA3zs6t2fm32hvekfGE+3AZEE1bMmh6Ye2q9KhLrDUryaOsuO3CnMlq/153V2fOCYAn&#10;l97mduHM1PDJsroTefgHBQMANC+8MJ4cAADw5TWaxZHgR7m7pxdefV5G+Z4y/pJhiEjMXv92Zso1&#10;ufvvII8yYS5fmJvd1C7EYrQLgCfcdsE2/vrMpNsudCQPX2EkBAAuvbZn/NzLyAEAAF9hcST4k7l4&#10;Tn7Vw1LT3KfJwBc0b8mwe2du4bTsrPFCKCIJt3xzu1Df1C4I2gXAA44jHNv46z6p4VO09rQL/rvu&#10;EQEANIufd7lxem9yAADAJ1gcCf5kvfiUuWSByqTdNfeBr9S8JYOZM5fenR59hbPtEyIJK3P5wuzs&#10;Sap+H+0C4BXlCMcx/qpPasQU2b4DefgQBQMA/Fly8DiZqiQHAABKjsWR4E+qfq+5eL790QbJxs44&#10;LCMilMqvfiQ9+heF118gj/AxH16Yc9uF/U11I+0C4MV1t7ld+H5qxC2yHe2CT1EwAMDnzolduvMs&#10;AwAAP2BxJPhTdv5U6+VnZCLJMutoEV2XhmG/uy5909Xm8nvII0zcdmHOp+0CJwTAC0o1/qdp7sIt&#10;sl01efgWBQMA/IVIn37R/meTAwAAJcTiSPCn/GOL808skZoUOlsvoMU0XURiaufW3J03Z2fdoByH&#10;SELAfPjuprkL9cLd6Z12AfCA2y44xre/lxo+mXbB7xc6IgCAL0hcMkyv7UEOAACUBIsjwZ/sd980&#10;l8xT+3a7zxOB1p3XpIhEVS6bWzwvc8NvnD11RBJoB9qFhnp33wXKBcALSjX+1/j291PDprAykv9R&#10;MADAl8b/7nON8WzGAABASSQGDWVxJPhQ7sHZhbf+4C6OBBwZIyKlzK9alr72Uvud18kjkJTK3Tsr&#10;N/cW1dDQtKszAE8ONPeU2esMd+4CuzoHAQUDAHwFvbZnYtBQcgAAoI1F+vSNDhhIDvAbc9nd1vMr&#10;ZDwhJDfROJrbDF1GooW3/pAef2X+iaXkETjZmePcfRcy9bQLgFcOtAu9U8MmMXchKBgbAcBXiw4Y&#10;GOnTlxwAAGgzzZMIyQF+U3jnDfN396tMg7uVK3CUNF1GY86Wj7Mzx+bmTBZWnkiCIjt9bO6hOe6C&#10;V3qENABPKNV4iBnfOiM5fLKs7kQegbmyEQEAHExy8Hitphs5AADQNlLXTmWJQviPMpctKLz1qkxW&#10;kAWKw92SIaLS6ex9t6dvvMrZtYNIfH8aUNnpY3IPzZYRQxi0C4BXB5rbLvQ6Izlskta+I3kECAUD&#10;ABx85J+qTI3iSQcAAG0hNvB8o1dvcoDfmI88ZK1ZpSVS7kNhoGh3GtJdLkmT+Sd/m772ksLbbMng&#10;Y8rJznDnLshohLkLgGcH2qftwtCJtAuBQ8EAAIfCZgwAALTJBbcHF1z4kLPlo/xji9WeOhGLkwaK&#10;r2m5pMLbr2du+k3+6UeEcojEf2cBp3llJBmN0i4AXjnQLvR224Vq2oUAXs2IAAAOLTpgYLT/2eQA&#10;AIBH2HoBPqVU7uG7C6+tYT4rPKRpMhZ3Nn+YnTwit3C6sG0i8RHHzswYm1vU3C4Y5AF4dLU9sO/C&#10;sEm0C0G9lBEBABxW4pJhem0PcgAAwAvx8y7Ta3uSA/zGWrPKevpR96mixo0zvNS8JUMuk513S3rC&#10;UFW/j0h8wS5kZow13XYhRrsAeOWzdmHoBFZGCi7GSQDQgjF/0zcr+fIaAABFF+nTNzbwAnKA36hM&#10;2nzkQefjDTKRJA20wQ2H0A1pRPOPPthwzSB7wzvuQzeUUKGQmTHOfGgu7QLg6cW2uV1IDZmgte9E&#10;HMFFwQAALaLX9kwOHkcOAAAU826kphuLI8Gf8k/+tvD6CzKRIgq04TlRk4lk4c2XGq7/hfX0IyyX&#10;VDIFKzNznLlorozTLgDeUUJI41u9U0MmyGrahYBfvogAAFoo0qdfbOD55AAAQLGkRk1lgiB8yNny&#10;Yf6JpWrfbhGNkQbalNRkNK62fpyeMMR8aLaw8kTSxlTezM66oTF8GY8LjXYB8OpQE40HWK/eqSET&#10;aRdCgIIBAFohMWiocXpvcgAAoBhX1SFsvQA/Uo756KLCupdksoIwUAJSCiPibgAwa3xm6nXKzBJJ&#10;m3G2fpwZ9+vckgXu2miaTiCAN9fZ5nbhu8xdCA0KBgBondSoqVpNN3IAAOBosPUCfMt+5w3ruSfc&#10;1Wl0Hi+idDRdxpPmkrvTIwbZH29kS4a2OPa3fZK55Zr8ymUyGqVdALzSvKtzc7vQoTN5hOSSRQQA&#10;0CoyVcl6DgAAHNVNCFsvwLccJ7/6Ufu9dTLJ7gso+Y2HlBWV1qvPNgz5T2vNSlEoEIl37K2fZKeM&#10;tJ57Qla2dyeRAPAC7UJYx/ZEAACtpdf2TAwaSg4AABwZqnr4ljt94aWn3QVqJDfL8AEpZTypdmxJ&#10;j/6f3KLZyswRiRecrR9lJw+3nn1CVtEuAJ5pbhe+dUZy6CTahZBhzAQARyI6YCAbPgMAcATYegH+&#10;5dj51Y/Yf1rnLr8O+Eck0vgjO21MdvpolWkgjyIf91s+ykweaT2/QrarFoJ2AfCGcoSmue3CkIka&#10;+y6EDgUDAByhxKChkT59yQEAgJaL9j+brRfgW/af3rBeWi2iUaYvwHc0TaYqzeX3pUdfYW98jzyK&#10;xdn8UXpKc7vQgTQAz440R0Sike/3TQ6dpFV3JI8QXqOIAACOWHLweL22BzkAANASjRfNxCXDyAE+&#10;pZS19in7ndeZvgCf0rTGD6e1ZkV61GWFl59hS4aj52z5MDNlRIF2AfD2SHNENBr7p39LDpuotedY&#10;C+kFiggA4Ii5Gz5fyyrSAAC06KKZHDyeiyZ8y9n8ofXaWnZfgP/PpfbmTQ3XXW4uv0flsgRyNId8&#10;ZtJIa81K2gXAyyOtqV34x3+L//xqGYmSR1gxcgKAozuNdumeunYqOQAAcGjJwePYegF+Zq1+pPD6&#10;WllRRRTwORmNCSufue363J03q4b9BHIE3LkLk0dYa5i7AHh6pDkiEon+47/GL6ZdCDkKBgA4Wkav&#10;3skrx5EDAAAHEz/3skiffuQA/8qmrbdfV4WC0LhHRhDohozFcovmpMdc4Wx8lzxaxfnog6ZdnVfK&#10;9qwFD3h3pDW1C//0k8TFQ2kXQo/BEwAUQXTAwNjA88kBAIAvi/TpGz/vcnKAn+Vffb7w9msyUUEU&#10;CAxNk8kK6/mVDddear38rLBtIjk8pQp/fLVhzP9Ya5+UHTqRB+AVxxaGEf3Hf00MGiIjEfII/xWJ&#10;CACgKEPVxMVDIn36kgQAAJ+n1/ZIDh5PDvA1xy688qyzab2MxwkDwSIrq+xPNqbH/dp8fLEy2ZLh&#10;MLdshRdXp0f/j/3uOllV3fivRAJ4dFUVRsTd1XnQMGnQLpQFCgYAKNqANXnlWL22B0kAANCMjZ0R&#10;CPam9wpvvy4r+KAimGfaeFI07Mveck1u3i2qfh+BHOxmzXrx6fTk4c72zTJV0fjvRAJ4c0090C4k&#10;Bg0TzF0oGxQMAFCUcX3Tj2RlxY1ztZpu5AEAQKPUtVPZ2Bn+Z73xkvPeOplIEgWCKhIVUsstmJae&#10;MMTZvIk8vkRZLz2dmTzC2b5FJlkJDfCM2y4YsX/6Ce1CuaFgAICikEJKoVTjgDV1zS18VRMAgOSV&#10;44xevckBPqesvP3um05DvdAN0kCAaZpsV22teLhh5KDCa2vZkuEvjvIXnsxMZO4C4DG74LYLP/r3&#10;xCVDaRfK7hJEBABQHLK5Y3D0E3ukRt5KHgCAchbtf3Z0wEBygP8V3ny58PqLsqKKKBB4SsnqjvYH&#10;f0pfe2n+0QdV3iSSRtbaJzMTm+YupCrZdwHwyp/bhWGCfRfKDwUDABTxnKo1dwzGN/4q+avR5AEA&#10;KE/G6b3Z2BlBYa9/y/log4yxvTNCQSmZqlSZhvSkEebCaWzJYK1dlZk03Nmx1d1khXYB8OpSWhC6&#10;EfvRT92VkZgOWJYoGACgqBqvplJTSkX7npX4+W/IAwBQdlfC2h6pUVPJAcFgF+yPNrhf9Na4NUZY&#10;KCWiMRmNZW6/KXPLtc72zWWbhNsuTBzu7NhGuwB4eiUVuh775582zV2gXShTjKIAoNh0XQqpHCd2&#10;1rnRvmeRBwCgfMhUZXLwePYiQlDYm9bbG96WiRRRIGw0TetYk19+T3rUZYW3Xi3Dx+vWmlWZicOc&#10;nbQLgJcKBaHp0X/+D7ddYO5COV9ziAAAikzK5t5eKZW44no6BgBA+ai4eZ5e25McEBSFP62z339H&#10;xBNEgRBSSnbuWvjjq+lRl5uPLy6jLRlsO//sY+nJw52d22kXAC8vogWhadGz/iN5yXDahTJHwQAA&#10;XpxcNRmJuGNZpZK/Gq2fdCqRAABCL3nlONoFBIpyPnhb7d4hI1GyQEg/40pWtVe76zI3XZUrky0Z&#10;CgXzt/dkRv9K7dpJuwB4eaxZQpNuu3DpcKHr5FHmKBgAwKPzqy6b5zHYdsX42XQMAIBwSwwaEh0w&#10;kBwQIM6eOvvjTe76SDyCRIg1frxjMRmNZ2fd4G7JsGNrmP/YQiG3dH5myjWN92AykeTQBrw6rxQs&#10;Id12IXHpcKHRLoCCAQC8oxvS3fNZiGSKjgEAEGLR/mfHBl5ADggW+8MN9pZNIhIjCoSfpmmduppL&#10;F6THX1l4542QHtJuu5CdNlo2HtSRKO0C4JED7cKPz01cOlKyMhKaLzJEAAAeMgyp6UI5MlWR/PVY&#10;Nr0EAIRPpE/f5ODx5IDAUds2O1s/EVHWR0KZfOKVdsyxhZdXp0f8d/6p3wnHDtVfZxdySz5rFyK8&#10;24A3pLLcdiF+1rmJS0dIVkbCpygYAMBjkajUDeU4+kmnVtw4m44BABAmem0P2gUElP3RerVzGxsw&#10;oIw4jmzXQe3Znb720tz9d6hMQ1gO5kJuybwD7QKVIeAVqSzTbRd+fG78MtoF/AUKBgDwnm5ITRNK&#10;6Sf2qLhxDh0DACAk17faHhU3z+e6hkDKZe1PPhRswIBy0/iBTyRkqiIzcVh2xlhn57bA/0W2bS6Z&#10;l5s2Wkab2gWOaMATTe2CcNsF5i7gyygYAKANrsVSGBH3p1L6ST0qbprLsxgAQOAvbqnK1LVTuaIh&#10;oOytH6mdWyVfdkYZUkpITet6bG7hzPS4Kwtv/SHIR7JtLp6TnTpaROPCoF0APBrzNbcLIn7O+YnL&#10;RwraBXwJBQMAtNElWbgbPsvGEb1+0qmJi4cQCQAgwJe1VGXFzfO0Lt2JAgHl1G1Xu3YKg90pUa6U&#10;0rofb730VHrkIGv1I8E8jB1z8ZzMtNEi1tQuCNoFwIsxn1T5XOM/4wMvSFw6Qmg8ScZX4GMBAG13&#10;Yf6s6o8OGJi8ciyRAAACeUFrahf02p5EgeBy6nbYu7a7c0yB8j0MHK19R7W3Lj32V7lFc1Q2E6DX&#10;3vhqcw/ckZk2RsYStAuAZ2M+qcymduGcCxKXDaddwMHwyQCANr08C01vXisp2p+OAQAQSIlBQ2kX&#10;EHRq2ydq+xZ2eEbZHwmqaScSkZ00InfXzU7d9mC86kxD9vYbs7ddJ+NJ2gXAK5+2C7FzLkxcOtx9&#10;lAEcBAUDALT1Rbrxv43/14iOAQAQOMkrx0UHDCQHBJ2TTbMfLOBqPAoiEdmuOnfPzMyNVxX+9Lrf&#10;X2+mITtzfG7h9MbX3DRBnKMY8EBzu6BU7F8uTLorI9Eu4FAoGACgBJdqt2NoGgo3dQzjiAQAEAi0&#10;CwiJXE7t2CIiMZIAPrtDkdWd888+nh7zq/xzT/j2ZR5oF+6/Q+vcVUieaAFenRCa2gUnfqBd4FjD&#10;YfARAYDSXLA/GxA37cdAxwAA8DvaBYSGvWen2r9H6nwfE/g8pXXs7Hy8MXP9L81ld4umpVH89foy&#10;abdduO92rVMX3i3AK1KqXFY4dvycixKX0S6gRfiUAEApr9zN/6RjAAD4XGzg+bQLCA8z6z494aEJ&#10;8AVKyYpKoezMbddlZ0909u7y0Utrbhea5y4A8IjUVEO9kDL+b/+VuHwkKyOhhQwiAICSXr/dDZ8b&#10;fzY/tclMHkEkAAC/ifY/OzFoKDkgNFSmQWXSFAzAVx0eSkTi0i7k5k+1t36c+M9f67U9fXDMprMz&#10;x5n338HcBcBDUnOn91V3iv/kv+Pn/4I80HIUDABQ8qv4n+cxCDoGAIDPRPufnRw8nhwQJmrrJ862&#10;zSLKHgzAVx8iQtdlh075xxc3HizxQUMivX9QyleTzTS3C5J2AfBOc7tQ2T75y1HRH55DHmgVvrIB&#10;AD7CWkkAAH9dmGgXEEqRmIhE3W9qAzg4rVPXwp/eTI/9lfm7+5WVL8lrcLZvyUy73nzgTtoFwENu&#10;u7BbVrZLXjmWdgFHgBkMAOAvzGMAAPjlkkS7gJBShbyw8p/NIgVwkENFyap2Yv++7JQRzkcb4j+7&#10;RLbv2Ja/3/54Y2biUOuZx7RjjqMRBLyiaWrvbllVnRw8rnHsRx44kg8REQCA3zCPAQBQ+osR7QLC&#10;y9m9U+3eKXW+bwccjlIiHhe6kV0wNT15pPPxhjb7zfbHH2QnDbPWrNKOOZ52AfDKgXahPe0Cjupz&#10;RAQA4EN0DACAUl6GaBcQbtmMyqWFppME0CK6oVV3zD/6UHrC0MIbL7TBL7Q/2ZidNCK/ZqXW+Rih&#10;HN4BwBNuu7DL3Xdh8HjaBRzVR4kIAMCf6BgAAKW5ANEuIPz3wZr7H8F3ooHWHDeduxZeeT5zw2/y&#10;j9zv6S+yP9mUnTTSbRc60S4AHl4K1Z6mduE3N9Au4Gg/TUQAAL4VHTCw4qZ5MlVJFACANrr00C4A&#10;AL7S/2fvTuDsrOt78T/P2WY5mQABEgja6qAm2CZqNdRwu/xLiLa3vTXYu/R/BbT//21RUkUNQgjI&#10;KquERQmi1ooBrdqLxP/Lbsbg0kqUdA32GqoGFbKHAJmcZeac8zz/85wzWYAAWWY5y/v9mo5nhkm0&#10;X+Y8z+93Puf7+8ZxeOy02tZNxVsvL/35rXGxMB7/JUm6cOuyke9+PXXCDOkCjJdmujD12P6Lrs+d&#10;9fvqwdH+QikBQCvLzJ035WYZAwATQboAwIuJ47CvPwjTpU/dVPzYVdGmn47tX1/76aPFWy8f+e7q&#10;RrqgxwjGR5Iu7NybLixSD8bgd0oJAFpcenC2jAGA8SZdAOCQZDKpY48fuf+zxVsura5/eKz+1uo/&#10;P1S8ZVnlu19PHS9dgHEzmi4cJ11gLH+tlACg9TUzhtT0mUoBwHjofccF0gW6SFRLPsJQJeAIhWF4&#10;4kmVh79TvPFDw3/z5aP/+6rf/1bxhiXVf16bOn66dAHGy750YYl0gTH9zVICgLaQHpw9cNdX0oOz&#10;lAKAsdX/wet6z1msDnSPsH9K/SOo1ZQCjlwch1OPrW3+efG2Dw9/6VNJaHekKt//dnH5ZbXtm8Nj&#10;p0kXYLwcmC4slC4wpr9cSgDQNpvh/MCUmz8nYwBgDPV/8DqbTLpuG3z89PD4GUG1ohRwtDuUvv4w&#10;jou3X1G689po57Yj+BsqD3+7tHxZbdumsH9AugDjdudLxbukC4zb75cSALTTCr6RMWTnn6kUABw9&#10;6QLduqJK1T+8kAljI5MNj5lWuvfjxVsvq/3gHw/rj1Ye/nbyp5J0IR8EnpQwPpJ0YUcy1Vm6wDj9&#10;iikBQJvtiPMD+Ss+njvrbUoBwNHdTT5mk0m3PgHCwPwFGNPnVOqEkyrf+qvCjRePfPNrh/iHRv7u&#10;/uJtl0dbHm+kC8D4GE0Xjuu/6AYLP8brt0wJANpR/5Lrexadqw4AHIFGP9w92fkLlIIufQpMOyF1&#10;3AmOSIIxfmYdM632xMbiDReVv/TpIIpe/IeHH/hc4eaLoy1PJANRgHGSSsVP7ginTuv/0E3SBcbx&#10;F00JANpU3/lL+z94nToAcFia6UJ6cLZS0L3PAkOeYZyeXH35IKqV7rii9Omb4l07XujHhh9YWfrE&#10;DWGYDvv6FQ3GSzNdOGZa/4duyJ31++rBOP6uKQFA+8otXJS/4mNhfkApADgU6cFZAyvuly7Q5cKp&#10;x4VTjxUwwLjI5sKBY8r33ZUMV/jRvz//nyfpwt3XB1EtyGZVC8ZLKt1IF45rpAsOWGacf92UAKC9&#10;F/DzF0y5+R4ZAwAvKT04a8rNn0vNOEUp6PZt8AkzwmOPj2tVpYDxeY6lw778yDe/VrhlaWXtg/u/&#10;X6uW/uyje9OFnDrB+D0H4ye3JenCRdIFJuQ3TgkA2l16cHbj7aizlAKAF1LfXk65+XMCaUhEUThl&#10;alCpBGY9w3htUdLh1ONqP/y3wk0fKv/lZ+JdO6MdW4ufuK782duT5qGMdAHGzWi6MK3/ohvNXWBi&#10;hHEcqwJAB4gLQ4Wr31t9ZJ1SAPAcubPe1r/kenWAfYb/8jOFGy5KTT85CGUMMJ6blHIpqIxkf+O3&#10;g1q18tCaZPxJyltdYdzsTxdukC4wYQQMAB2luHzZyDe+qg4A7NP/wevsMOE5RlavKt5yaVCrOqcF&#10;xl1Ui3c/HYRhOHCsdAHG0d50IX/RjdmFTkZiAn/1lACgk/Qvub7/g9epAwB1YX5AugAH3wnPOCV1&#10;4slxZUQpYPyfb+nw2OPDY6ZJF2Bcn2ijcxc+dIN0gYn+7VMCgA6TW7gof8XHnLIN0OXqN4IpN98j&#10;XYCDSv/CqamZvxhUhpUCgLa3P124MXeWtR8T/guoBACdJzt/wZSb7zH2GaBr1W8BAyvuTw/OVgo4&#10;qPDYaamZL4uLRTMYAGhve9OFvotuki4wOb+DSgDQkdKDs6fc/LnMnHlKAdBtsvPPrN8CUjNOUQp4&#10;scXSyS8Pe3qDWqQUALSrA3oXepyMxGT9GioBQKdqHo7Rs+hcpQDoHvXLfv6KjzsoD156M/wLr0q9&#10;7BXxSFkpAGjPPX8q3rElPObY/g/drHeByVxTKQFAZ+s7f6mxzwBdon7Br1/21QEORXpwVvrlg4GA&#10;AYB2FIbRru2pk17Wv+y23Fm/rx5MIgEDQOfLLVw0sOJ+72YF6OQ9Zn6gfqk30hkOYzM8/eTUKa+I&#10;C3uMYQCg3VZ+YbRjS/rU0/If+WTuN/+zejDJayolAOgG6cHZUz+32kgGgA69yM+qX+SNdIbDE6ZS&#10;r5wV9k+Ja1XFAKB97l+NdOFVv5S/8s7M3NPVg0knYADomkWIkQwAnSh31tsGVnxFmxocgcxpr0uf&#10;Ojsol5QCgDbZ2IfRjq3pV/3SlKvvyrzml9WDViBgAOguzZEMXocC6Az1S3r/kuvVAY5M5lWvTb/6&#10;tXFhyClJALSB0XThtVOuvistXaBlCBgAuk5u4aIpN9+THpylFABtvME0dAGOXk9v+pWzglQqiCLF&#10;AKC1F39704VrpAu0FgEDQDdKD86ecvPncme9TSkA2lFmzjxDF2BMZN/065lZrwtKBaUAoHU10oVM&#10;M114tXSB1iJgAOjW9Ul+oH/J9X3nX6IUAO2lZ9G5U26+x2F3MCbSs+ZmXvuG6KknnZIEQKvu3kfT&#10;hfw1n5Au0IIEDABdrWfReQMr7k9Nn6kUAG2wu8wP5K/4WN/5S5UCxm5PnErPeWN44oygUlEMAFpv&#10;/RdGO7ftTRd+ST1oxcWUEgB0ufTg7IG7vpKdf6ZSALT25XrWwIr7s/MXKAWMrdwZZ2XmzIuGnlEK&#10;AFpLM1049TTpAq1MwABA8y2xH+87/xIHbgC0pp5F5w6s+EpqxilKAWO/EJp2YmbW3KAyrBQAtNL9&#10;KYyb6cK1d0sXaOlf1TiOVQGAptrGDcXly2obH1UKgFZZrycjc67TuADjqvrv/1K89n21zT/zZgsA&#10;WmMJGMZPbk8Nzp6id4GWp4MBgP3S9eXLzZ/rWXSuUgC0xmXZsUgwETKvfX321xbGpYJSADD5pAu0&#10;FQEDAM9eyeQH+s5fmr/iY97BBzC5et9xgWORYKIWQGH219+SfvlgXNhTf6weAEziLSnetSN16uwp&#10;10oXaA8CBgAOIjt/wdTPrc7MmacUAJOwRp8+c8pN9/Ses1gpYMKkf+mN2TN/L5nEEEWqAcDkaKYL&#10;r5w15epPpF8lXaBNfm3NYADgRQyvWln65E3qADBhsvPP7F9yvTYymHi1LU8ULv1/qj/819TxM4JY&#10;zADAxErShZ2pV77GyUi02W+ugAGAl9hsm/wMMDFL88YhdbmFi5QCJsvIX32xeMeVcaUa9vUFNssA&#10;TNxCcG+6cK3eBdqMI5IAeAnpwdkDK77S+44LlAJg/GTmzBtYcb90ASZX9qxF2QX/JRgpOSgJgIkT&#10;hvFTzd6Fu6QLtN/vrw4GAA5RbeOGwtXvjbZvVgqAsdV3/iU9i85TB2gF0c6tey75o+q/PZyaMVPM&#10;AMC4a6QL6Ve+Jn+N3gXa81dYwADAoYsLQ+X7VgyvulcpAMZEenBW/5Lr04OzlQJaR+Ufvl646UPx&#10;M0+FU6Y6KAmA8RTGTz+ZfuWr81ebu0D7/hJbLQFwmKrr1xWXL9PKAHCUet9xQe85i9UBWk4cl++5&#10;vfTZ24NcLsz1yBgAGB9hvHtX+hdfnb/6LukC7fx7bKkEwBHsu7UyABwFjQvQ6kudPbuLt14+8vX7&#10;w/zUIGV4IQDjcK/Z/VT6F16VnIwkXaCdCRgAOHJaGQCOgMYFaAvRk9v3XPbHtX99OJx2vCYGAMZW&#10;vPvp1C++aoreBdqfgAGAo1W+b0X583epA8BLysyZ1/fupRoXoF3U/s+/7LlqcfT4Y+FxJwSxgc8A&#10;jI1GuvDq/NUrMtIF2p+AAYCx2H5v3FBcvqy28VGlADj4sjs/0HvOBT2LzlMKaC+Vb/118bbLo6d2&#10;GvgMwJiIh55J/cKp+avvki7QITsdAQMAY2V41cryfXfFhSGlADhQdv6ZfecvTc04RSmg/cTx8Bfu&#10;Lv758iCOwt5+GQMAR3VXGdqd+sXB/FUrMq/+ZdWgMwgYABhL0bZNpU/eWFn7oFIABI3Ghf4l12Xn&#10;L1AKaF9xqVBe+bHhL38mDsMwm1MQAI7whrJnd9K7cNWd0gU6assjYABgzFXWrindfaPhz0CX61l0&#10;bu85i8P8gFJAu4sLe0q3Xjr8t19JntHptIIAcJg3kjja/XT6Fa821ZnOI2AAYJz24UPDD6w0/Bno&#10;TunBWf1LrjfMGTpqbfPUjuIdV45886/D3r4glVIQAA5VFMXlUuaNZ/R/4CPplw+qBx1GwADAOKpt&#10;3FC6+8bqI+uUAuiW5bVhztC54ie37Vn2x/WFTXjMNNUA4JA00oXsvF/rX3pL6oST1IMO3AEJGAAY&#10;byOrV5XvW+HEJKDj5c56W9+7L3UmEnSwaNNP91x5QW3D+nDqsQY+A/BSt40oHiln3/ifpAt0MAED&#10;ABPBiUlAZ8vMmdd7zuLM3HlKAR0vyRgu/V+1H/97eOzxMgYAXviG0UgXfuWM/kuXSxfoYAIGACZw&#10;fbVtU3H5ZU5MAjpqPZ0f6Dt/aW7hIqWA7lF5+NvFGy6Kdm4NB46RMQBwsN1vFFeGs2+YL12g8zdE&#10;AgYAJlh1/bri8mVOTAI6QO87Lug5+zxnIkEXqnzvwcJHL413bAmnTJUxAPAsURRURjK/Mr//0ltT&#10;x09XDzqbgAGAyTG8amX5vrviwpBSAO0oO//MvvOXpmacohTQtSprHyzedlm0bXOSMtpZA9AURUG1&#10;knn9/P5ly6ULdAMBAwCTJi4Mle9bMbzqXqUA2ohxC8A+w1/5XOkzt8SlYtjTV1/aKAhAtxtNF97c&#10;f9ltqWknqgfdQMAAwGQvwLZtKt+3YuQbX1UKoMWlps/sPWexcQvAfiPD5S9+qvyFTwSVkSDXox4A&#10;3b25jYJqNf2GX52y7LZQukDXEDAA0BKq69eV71th/jPQoovm/EDvORf0LDpPKYDniMul4S99uvzF&#10;TyYZQzanIABdKoqCWjX9+jfnl92WmnaCetBFeyUBAwCtw/xnoOWWy/mBnkXnmuQMvIi4XCp/6VMj&#10;f/mZeLgcZLIKAtB1knShlnn96f2X3Z46TrpAl+2YBAwAtJqR1avK960QMwCTrmfRub3nLBYtAC8p&#10;LpeKtyytPPi1IJsNUmkFAeime0AjXXjd6f2X3ZE67nj1oNsIGABoUcOrVpbvuysuDCkFMPFyZ72t&#10;95zFqRmnKAVwiOLdTxdv/3Dl238bZNIyBoCuufrHzXQhf/nt4bHSBbqRgAGAFl6qFYaGH1g5vOpe&#10;MQMwYUQLwJEvXYaeKd66rPL3q4N0OkilFASg06/7cRDVMnOlC3Q1AQMALb9mEzMAE0K0AIzBumXo&#10;mcJHPlD9x28nA59DGQNAB1/x4yCOMnPelL/sjtDJSHQxAQMAbbJ4EzMA40a0AIyhaOvjhavfW92w&#10;PuzpDcJQQQA6cYMa1z8yc96Yv+y28LgT1YNuJmAAoK1WcWIGYEyJFoDxEG36WeEjF1b/4wdh0scg&#10;YwDosH1pM114U37ZreE06QLdTsAAQBsu58QMwFETLQDjKtry+J5l/6v22KNhX141ADpoO5q8lJr0&#10;Liy7LTzuBPUAAQMAbbuuKwyNrH5g+IF7o+2bVQM41OVvfqBn0bk9Z59Xf6AawLiqPPzt0m2X17Zt&#10;Ts5KAqATdqHJ66jpOW/KX7o8pXcBmjssAQMA7W5k9aryfSvEDMCLS02fmVu4SLQATJw4qjz8ndLt&#10;H65t3xLmetQDoM2v6s3ehTf1SxfgAAIGADrEyOpV9Y/qI+uUAniO1PSZvecszi1cpBTARIvjkW//&#10;dekT18c7twe5nHoAtO/1PAjDzC+/UboAzyFgAKCjVNevG161srL2QaUAguQtZvN6z1mcmTtPKYBJ&#10;E9XKX7h7+C8/E5cKQTqjHgDtR7oAL0zAAEAnbuS3bSrft6Ky9kFToKFrmeEMtJDKSPmLnxq+/7Nx&#10;cY+MAaDNSBfgRQkYAOjcdWBhaPiBlSOrVxnPAN3DoAWgRVUq5S/ePXz/PTIGgLbaVTbShTlv7F8q&#10;XYCDEzAA0PmMZ4BukJkzL7dwkUELQOuqVsp/8clGH0MhSKfVA6DlxUEQZn75V/ovvVW6AC9EwABA&#10;t6ht3JA0NHzjq0oBHbWczQ9k55/pNCSgPVQrpc8sH/7aXwQjw0FKxgDQwkZPRvqV/qW3pI6foR7w&#10;gjsyAQMA3bVKLAyNrH5g+IF7nZsE7S49OKtn0XnZMxY4DQloJ5WRwk0XVx5aHURREKbUA6Al941x&#10;kE5nXvuG/CUfDU+QLsCLETAA0K27+7VrRlavqqx9UCmgzdavjZaFnrPPSw/OVg2gLQ2XCx+9pPLQ&#10;N4JaFKRkDAAtJoqCXC638Oy+P/5Q2JdXD3iJDZqAAYCuXjpu29Sc0KChAVqflgWgcwwPF265pPLd&#10;NUGtKmMAaKUtYhTkenJveXv/n1wc9PSqB7wkAQMAJCpr11QeWmNCA7Sg1PSZ2TMW9Cw615QFoKOM&#10;DBdvWTryD9+QMQC0imbvQpIuXCJdgEMkYACA/ZoTGkZWr6ptfFQ1YNLlznpb9owF2fkLlALoTM2M&#10;4bvfCGq1IAzVA2BSd4NRkJUuwGETMADAQdQ2bmgenRQXhlQDJlhmzrzcwkWOQgK6wshw8aYPjTy0&#10;JnnbrD4GgMkSx0E22/OWP+j9k4tD6QIcDgEDALyY5tFJlbUPShpgvKUHZyW5wvwFjkICukq05fHC&#10;9Utqj65PAgZ9DAATL46DTLbnrW/vPX9pmOtRDzgsAgYAOIQFZ2GoETMkSYNqwNgyYgEg2vLzwvUX&#10;yRgAJmOzFwWZXM9vv733j5eGPdIFOGwCBgA4nMVnI2kYXrXSkAY4Ss1cIbdwUXpwtmoA6GMAmIyL&#10;bxRksrm3vr3v/KVORoIjI2AAgCNaiG7bVFm7xjhoOFzpwVmZuafLFQCer7bl8eL1H6g9+gMZA8CE&#10;bOqkCzAGBAwAcHSL0q1PVL73YHX9OqcnwYswXwHgUNQ2/6x4wxIZA8D4b+T2pgvvXhrmpAtw5AQM&#10;AHCknn0Pjffsrjz0jcraByvf/5baQFN2/pnZ+Qsyc+fJFQAOUbT5Z8lZSf/xSJBKyxgAxudSGwWZ&#10;TCNduFS6AEdJwAAARye5k8ajYUMUxfWlahQlPQ3f+2Zl3d/HxT0qRLdJTZ+ZmTsve8aC7PwFqgFw&#10;BKLNPy9c/8Hajxp9DIGMAWBsL7K1Ru/CH/Sdf6mpznD0BAwAcBTqt9EwDOIoeRAlSUNcqyVvh6mv&#10;WauVuFqtbdxQXfedyr+sjZ74qWrR2TJz5mXPODMz93TDFQCOXrTpZ4Vr3ltfSASZjIwBYOwur7VG&#10;78J/bfQuSBdgDAgYAOBI7b+HNjoY4mS12ggYakG1GteqQWUkqNXikeFgZDjavrm6YX3tB/9Ye+xH&#10;8XBJ8egM+5oVMnNPD/MDCgIwhioPf7v0sauibU8EmayMAWAM1JJ0oed3/lvfuy8Nsjn1gDEhYACA&#10;oxPHox9RLY4a7Qv1ZWutGleTgCGuVJKYIXkwHJfLwUg5HhmJnnis9ugjtSd+Gm19XP1ov+VjfiAJ&#10;FUxWABh/lYe/U/zYlfHWJ7wQBnC09qUL518a5FxUYex2iAIGADhazYChVovjWlBtpAtJ70I1qFTi&#10;ZrrQaGKIh8vBcDlOHpSC4eHkwdAz0dbHo61PRDu21h8rJK27ZGyECo0PJyABTKgkY7jjynjbpiCb&#10;VQ2AI1SrBel0z3/+733vXuZyCmO8WxQwAMCYiaJk9EIzVBguJ5/LpSRmqI4k7QtJE0OpmTTsCxuS&#10;L+uf63+q/uWT26JdO+PdT8XFgloy+ctEoQJAa6iu+07hDn0MAEeqVg3SGekCjNfOUcAAAGMvjuJS&#10;MS4W4sJQUC7Fw6W4uCcuFoNqs5uh/rmcfL/5uDKczGyojATVyt7hDZV46Ol4aHdc2J1kEjBRmjMV&#10;kkTh1NlCBYDWkWQMt18Zb5MxABym+vYqle753f/e957LGiNtgDEmYACA8RRHcbEQPf1kvGtnvOeZ&#10;JHLYszsu7kmOSKqONNKF5oSG+udK0sdQX/7WP6K4/geTYdFRcptuhBOFZkqR9PbCGK4F8wPpwdmZ&#10;ufPSp842qBmglTUyhiuSPoZcj2oAHJL63ipM5373v/dfIF2AcdtUChgAYGIkScOOLfH2zc2JC/Ge&#10;3dGeZ+JSqdG4UAnqt+T68rfaDBhqca0RMBwolarfuJMQolQMhktxuZS0R8Dhy8yZ12xQ0KYA0F6S&#10;jOG2DyfzGGQMAC990azW91C53/0f0gUYVwIGAJgE0ZbHa5t/Hj2+MX5yW+MopKEkbxguB3E0em+O&#10;okazQpw0MaTCJFoIw8atO3kQ1tfH9a9S6eSQpeHhuFyMS4V499MKy0HtTRRmpU89TaIA0NYq3/92&#10;8Y4rZAwAL6FaaaQLf9j/nsvMXYBxJWAAgElVqdSeeKz28x9HP/1xtHNLcoDSUBI2JIMZ6vfpZtdC&#10;8nlvB0MzbKg/TqfDMJV8mcoE6VSQyYapdOMYpUIwMhztfireM5Ssquk+qeknp6afkpnzpvSps1Mz&#10;Tql/3h9QAdABa4fvf7t4+4ej7ZtDGQPAQdX3QWGY+70/7HvPZaHRNTDOBAwA0DIqw7WN/1F77NHa&#10;Tx6Ndm2Pi0NxYU9QSroTglQ6SRQymSBMooUkYEjSheQjrH/Z/Gbjc5jOJI+Tj2xzAkRc2J0MlB56&#10;Jtr9dFAZUeYOk5o+M5nMPOdNqRkzm7nCaJZQ//WIG+0vcSBdAOi0JcP3v9XIGLbIGACeq1qJw7Dn&#10;9/6w74LLQycjwfgTMABAi6o99mi08dHq449FP/9RY85zKWlQKBXCKAoyuTCbbaQImWbeEDbzhvqX&#10;9c+ZTLj3+0E6G44+SCcpRRwlJzINPR3UaskoiMpI/PSTSt1GMnPmhVOmpAdP2xsnvDFoDAJPsoRw&#10;X5tCeMBjADpT5fvfKt1+RbRjS+DNuQB7xUkPdyNdWCxdgAkiYACANlDb+kS8+ee1JzbWHvtR/NST&#10;jaOQ9gTD5WQGQ60W5HJBOhNms2EmF2SaGUM2bHY5NHOFdDpMpfd2NmQaUxwyyfebmUSpmExxeGZX&#10;PJLkDcnnXduTv5lJXKLlB9KDs8MpyefUjFOaJx3Vv7l35xQlKUIzVEjSheZwjuTPKR1A90jOSrr5&#10;4nj3U4aXAtTXw8kWJgx7f/8dve+5LNnvABPz5BMwAEDbSQZEb9xQ2/J4vPWJaOiZ5Ayl4XJcqQSV&#10;ZOZzkjc0WxxS6SCb3RstNIKH1L5zlpJoIdz7zeTLMDX6Hp9MpnngUvzMrqBSSZonkpkQI9GOrWEY&#10;1h7fqP5jKDngaMYpzSCh8fm05uOX/pOj6QIAXW3kr79c/MT1QbkoYwC6WhjGpWKYy/X8l/+ZpAv1&#10;7QwwYc8/AQMAtLskadjyeG3HlnjH1mjrE0FUi4fLcbmUDDer1eKR4eSA5kx29NykXG5/zNDsY2g2&#10;NOyb7lD/p6N9D5lG60MzgUgnJy9lRkOLoFqNdmytfyfpe9j9dP1PxU8/Ge16MnnJu1yoPf6Yfyn7&#10;pAdnhfmp9QeZufPqn5vtCPu+BICjVL7vzvKX/iwoFZyVBHSpMIyLe8Jjjus9+52973q/esBEPwUF&#10;DADQYZJ0YcvjSerw9K5491O1bZuSd7uPDMcj5SCKgpGRuFar/1SYzTX6GLKN8dHJ4+Q7zThh3yFL&#10;+05YSmeSt0Y2OiEa4x8yjbwhl/xY88vkgKZsklhkmg+SH4537Yie3N78C+t/W/UH/9h4033Y3AbU&#10;P1XXr9v3P7u2cUNcGGqXIu+LDYIkM5jZzAyCJDY4ffQHDjzRCADGU/m+O4e/9Om4VJQxAF0nDOPC&#10;nnDKQP/7rs699e3qAZPwLBQwAEDHi2vVeNvm2vZNQakYbd8aDz2djHCo1erfD6vVOI6CSqPXIaqN&#10;nqeUySaBwWiK0OhyyOaeHS1kR7/T/MlsbvSPNKOFJGPINH4gvXfc9GjGkPRJpPYFDC82iDjJG/Y8&#10;K2+Itm2qf7zg/4+FodpPNhx6TQ5MBQ72T095zj998Z8HgMlVvvfO4S9+Kh4uyRiALpKkC0NhfqD/&#10;wqtzb/0D9YDJeSIKGACgOyWTG/bsjp7eVV+UR888FewZioaeGj1VKYrDuBYHYdLxUKsm8UAcJQlB&#10;tifYlyhkc2FPTyN1yAW5niRayOWSH8juDRiaSUMjkGhOk24EDI1cIZ168XQBADhcjYzhk/FwWcYA&#10;dIXRdGFqI13QuwCT91wUMAAAB2qOjE4ih1q1vmSPh54J6suFPbuTsCGVCqrVJEKoP6ivINLJXOg4&#10;mQ6d2TtWunG2Uq4niR+aTQzNsCGdSeKE+uOkgyGVHJJUfxAEMgYAGEPllR9PMoaRYRkD0OHCsL5D&#10;CadM7b/wGukCTPLTUcAAABy6uFwMw1RcrSTnF8VRUH9cLga1WmN+QxhXq42R0Y1hDI1QYfSIpHRm&#10;9Iik1N7ehWay0IwZ6qsRSQMAjIXyyo+Vv/jJIMkYelQD6EzNdCE/tf/90gVogWekgAEAGC/1ZUYS&#10;HgSjg50bm4GgufaQKADA+Ch/bm/GkOsNAlt+oLNIF6DVnpQCBgAAAOgkScbwF58MKjIGoLOEYTz0&#10;TDhlat/7r+2RLkBrSCkBAAAAdJLed76v9/8+P5nEMFLWNQh0iDCVpAt56QK0FgEDAAAAdJred76v&#10;53++J8hmg3JJxgC0vTAV734qmer8wY9IF6ClCBgAAACgA/Wd997eRsYQyxiAtpZqpAsDx/R/4CO5&#10;t5ytHtBaT1AlAAAAgI7Ue977et9xQShjANpXKhU/I12AFn6OKgEAAAB0qtGMISNjANpQKhU/vSvM&#10;T5UuQOs+TZUAAAAAOliSMZxzQZhOyxiAdtJMFwaO6f/gddIFaN1nqhIAAABAZ2tkDIsbGUNRxgC0&#10;gSRdeDIcSKY6594qXYAWfrIqAQAAAHS83nde2PuOxWE6I2MAWt1outDsXXi7ekBLP1+VAAAAALpB&#10;77su7D1ncZBKxyUZA9CqpAvQXk9ZJQAAAIAukfQxnPunyet3MgagBdWvTk9JF6CtnrVKAAAAAN2j&#10;750X9p33XhkD0HKkC9COT1wlAAAAgK7S+84L+85tZgwFGQPQEpJ0YWeSLiyRLkBbPXeVAAAAALpN&#10;77su7Dv3T4NQxgC0gFQq3rUzHDi2f8n10gVos6evEgAAAEAX6n3X+/veeWHyul5RxgBMnma6MLWZ&#10;LpytHtBmz2AlAAAAgO7U+8739Z13YRCGMgZgcoz2LhwjXYB2fRIrAQAAAHStJGP4IxkDMBmSdGGH&#10;dAHa+3msBAAAANDNes+7sO9dzYxhj4wBmCCj6cKx/RfdkHuruQvQtk9lJQAAAIAu1/vORsYQyBiA&#10;CZFKxdu2hPmp/RfpXYD2FsZxrAoAAABA+Z47SvfcVn8Q9k8JvFwAjJMwjHduS73i1f3vvTL7629V&#10;D2jvJ7SAAQAAAGgq33N76Z7bAxkDME7CMNqxNX3q7PzVKzKzXqce0O4ckQQAAACM6n3X+/ve9f76&#10;A2clAWMvDKPtW5J04SrpAnQIAQMAAACw3/6MoSBjAMZOM1141WuTdGG2dAE6hIABAAAAeJZGxvCB&#10;YDRj8NIBcNT2pwt3Shegk1glAAAAAM/V+64Le//oA0FUi4eeDlJePQCOgt4F6ODntyHPAAAAwEGV&#10;v/ip8mdvi5/ZFR4/I4hqCgIctka6kHnVafmrP5GeNUc9oNOe4gIGAAAA4IWMrH6guOK6ePPPwhNP&#10;ljEAh2dfunDVXenZc9UDOvBZLmAAAAAAXkRl7ZriDRdFW5+QMQCHYX/vwl3pWdIF6ExOUQQAAABe&#10;THb+gv6lt6RmnBLv2BKk0goCvLQwjHZsSUsXoNMJGAAAAICXkD1jQf+ly2UMwCFJ0oWt6VOlC9D5&#10;BAwAAADAS9ufMWyXMQAvbDRdmJ2/+q6MdAE6nYABAAAAOCSjGcNJMgbgBUgXoMsIGAAAAIBDJWMA&#10;XpB0AbqPgAEAAAA4DEnGsEzGADzb3nRhinQBuomAAQAAADg82fl7+xjMfAaCA9OFT5jqDF1FwAAA&#10;AAActv0zn2UM0OXCMNq5bW+6MEc9oLsuAHEcqwIAAABwBCoPrSnesCTatik88eQgqikIdJ1GupB5&#10;5Wvy196dfo10AbqODgYAAADgCGXPWJC/9Nbw5JfpY4Bu1EwXBmdJF6BrCRgAAACAI5c548z80uVh&#10;MvN5UxCGCgLdIgzjJxvpwjWfkC5A1xIwAAAAAEclO//M/ktuSZ3yiujJHTIG6ApJurA99UrpAnT9&#10;xcAMBgAAAODo1Tb8W3H5ZZV/+m5qxilB4NUG6FxJurAj9crXTLnmLukCdPv1QMAAAAAAjIno5z8p&#10;XP2nlX/9Xmq6jAE6VBjGu3akXiFdABKOSAIAAADGRuoXTs1ftSL7+jdH5jFAR9qfLjgZCWjc+pUA&#10;AAAAGCuplw/mr1qRef2bo22bZQzQUZJ0Yefe3oVfVg8gEDAAAAAAY6uRMdyVef2vRtu3yBigI4RB&#10;HEc7t6Ve8Wq9C8Czrg5mMAAAAABjrvb4Y4WrLqj+28Op6ScZxwDtLAyialzckzntDX0fuDZz2utV&#10;BNh/gRAwAAAAAOOh9sRjhSsvqK5/OHWijAHaVCNdGNqdmf9b+Q9cl3rZK1QEeNY1QsAAAAAAjBMZ&#10;A7SzRrqwZ3fmV38zf/HNqZNeriLAcy8TAgYAAABg/ESbfrrnyguq/7I2yRhS6cALEdA2z95aXBjK&#10;/upv9l98c2rGy9QDeD4BAwAAADC+op//pHDb5dV1fx/254NMVsYA7fC8jeLC7uzpv9l/iXQBeEEC&#10;BgAAAGDcRTu2lO76yMjf3h8OHCNjgJZ/xkZJ78Lpjd6Fk05RD+CFCBgAAACAiRA9tbN0xxUjf/cV&#10;GQO09nM1iotD2Xm/0X/JR1MzpAvAi8koAQAAADABUsed0HfhNfUHI19/IJwyNUh7UQJaT5Iu7JEu&#10;AId6c1cCAAAAYGI0M4bcW94e79kd1GoKAq0lSRcK2Xm/Ll0ADvXOrgQAAADAhGlkDFfn3nK2jAFa&#10;SxTFpUJm3q9JF4BDpxsRAAAAmFCp407ob56VtHpVmJ8apNNqApMsjuJSMfOmX88n6cJM9QAO9Z6u&#10;BAAAAMAECxsZQ27honjo6aBaDcJQTWDSjKYL/ym/VLoAHOYNPY5jVQAAAAAmXvz0k6V7bh/5/74Q&#10;h2HY0xt4jQImXhTF5VLmV+bnL12emi5dAA6PgAEAAACYNHFhqPzlT5c/f3cQ1cLePhkDTKgoiodL&#10;2TfM75cuAEdEwAAAAABMprhcKn/xk8OfvyuuyRhgAkVRPFLOvv7N/Zfempp+snoAR0DAAAAAAEyy&#10;uFwa/tKnyp+/K65WZQwwEZrpQtK7cGvqxJPUAzgyAgYAAABg8jUyhk+WP/+JpI/BPAYYV1EUV0ay&#10;r//V/mW3pk6QLgBHLqUEAAAAwKQLe/t6/sf5ve+4IExn4uFyEIZqAuOimS687s39y26TLgBHScAA&#10;AAAAtIRGxvAnve94T5hKxeWSjAHGXhQFlUrSu3DZrakTZqgHcLT3bkckAQAAAK0jLpcqf/83pRXX&#10;R0/tDPNTnJUEYyaKgmol/brT85fdljpeugCMAQEDAAAA0GLiuLL2weKtl0Xbt4RTBmQMMAaSdKGa&#10;ft28/GW3p46frh7AmBAwAAAAAK0oyRiWL4t2bAnzMgY4OnEjXZg7L3/57alp0gVgzAgYAAAAgBZV&#10;+V4jY9i+1VlJcOSa6cKcN+U//LHUtBPVAxhDhjwDAAAALSr75jP7l1yfOvGkuLgnCMx8hsMXx0Gt&#10;lpkzL3/5HdIFYMwJGAAAAIDWlX3zb/V/8LrUCSfFpSHVgMMTx0FUy8x5Y//l5i4A48IRSQAAAEBr&#10;i+Pqo+tLH720+tiGMNcbhFoZ4JCeOEm68Mu/kr/sjlC6AIwPAQMAAADQBqInflr4yIXVRx8Je2QM&#10;8FLiKIiD7Lxf7//AteHxM9QDGCcCBgAAAKA9RJt/Wrjm/dVH18sY4EWfKlGQSecWvr3v/10SDhyj&#10;HsD4ETAAAAAAbSPa9LPRPoZcj4wBDvYkiYJ0JvfWs/v+5JKwL68ewLgy5BngiO0NaOM4eFZYK7gF&#10;AIDxkjrlF/OX35GZNSceGQ68aRKeI+ldkC4AE0cHA8DzJBfG+ke4/0Hzm823R8VR8p364+abpZJ/&#10;3ngUhvt/BgAAGE/R5p/tufb90aPrA30MsP+JEQWZbO4tzXShXz2ACSBgALpSMzmIg73veGo8fk7n&#10;QTNZSPYqYfLFvgf176f2bWAO2MmEz84hAACAcV3U7366eNvllYfWJF+knNCAp0TjZKSFZ/e9e2nY&#10;K10AJoiAAej4NVa8P04IgyBqfBkGz4oB4gO+3HdVTKeSHw6eFSIckCKknvVHnvW3yRgAAGBCFvvF&#10;QvGWSyrflTHgyRA30oW39b17Wdjbpx7AhBEwAB20nGr8x2gvwv6OhHD/eUejZxkFo70LqXD0Rw58&#10;HD7vsKNmnLD/whmOnpIUOBYJAAAmex9QKhRvvqSy9sHGql7GQLduh6ULwCQRMABtu35qfm42JTQn&#10;IkRRkgSMpgXPvrjtSwKe//0D/8Lkjzf+ktF+h30/HD7rzx54GtKBnwEAgInfHJSKxZsvljHQvbvj&#10;TKbnrLf1vvtSJyMBE0/AALTJgqnxH8+akrD/9f/4WZHA/oaDeH/7wgsFBs+KHPa1MBz43+LsIwAA&#10;aPkdQ7lYvOniyve+ufcNQ9A1m+UkXVjUa+4CMEkEDECrLpKCA8Yh7AsIDrh8HSwPOOCCtm9T8Zy2&#10;g5f85kHbEfb9owO/I2wAAIDW2UOUS8N/cffwV++Li4UgnVYQumLjnMnmzvp9JyMBk0jAALTKymj/&#10;7IRw39Tl+IDX8cPRHwue97L+cw4vev6ZRfseH5gTONoIAAA6TLVS/vxd5QdWBjIGOn8PHSXpwsKz&#10;+85fKl0AJpGAAZi01dD+foPR1/0b//f8jub9mcHeEQsHbTsIDr+r4DkhRBAIGwAAoL1Vq+XPr2hk&#10;DHuCdEY96ExRFGRzuYWL+s9fGkgXgEklYAAm1r5pCgdciA74zgvMPziwBeEI+g+OJng4yr8KAACY&#10;YLVq+b4V5VX3BoUhGQMdKIqCXC531qL+8y8JzF0AJpuAARh/zw0VDu0F+n0HH03kC/ryAwAA6AC1&#10;avkrnxv+8p/FT+8KMjIGOkjSu5Bt9C5cqncBaAUCBmAcJC/TH9il0BiccOCkhODZ+cHz5yUc9IV+&#10;r/4DAACHKIoq3/9W8eNXxzu2BJmsetAhe+1M1slIQEsRMABjudgZHc580AvLS3YkyA8AAICx3KDE&#10;le99s/Txq6MdW/Ux0AG/z0E6k3uLqc5Aa3F/BcZilbPP85sPnvNPn/P9AwcqSBcAAIAxFIbZN/9W&#10;/T8bGcOWZB6DTQftu+/OZHJnvU26ALTczVYHAzAGC53xm7cMAABwdCoPrSmt+Ei0fXOQTtuP0Jab&#10;7kym56xFvecvDftMdQZai4ABOPyVzUGnJjz/Z17kjx/iDwMAAIyF6qM/KN12eW3jhiCVsgGhrfbg&#10;UXIy0sJFfe++NOyVLgAtR8AAjMcCKH7W2UcAAACTrfb4xuINS2o//qGMgfbZXO9LF5Y5GQloTQIG&#10;AAAAoCvIGGgnUZTMXVh4dqN3QboAtKiUEgAvSAAJAAB0kPTLB/uXLU+/6rQgtN+htUUHnowkXQBa&#10;lw4GAADgSNQ2boj3DB30H6VmzEzNOEWJgNYUbfpp6dMfrTz87eQ1XH0MtOLvaCNdeOvZyclIPb3q&#10;AbQyAQMAAHSpaNumaNvm+oO4sLv2kw3P+eb+L7dvHsP/0vTgrDA/df+Xp84O8wMHPE7+kXwCGG9x&#10;qVj86CWV731TxkDr3Z6jIJ3OvfUPkt4F6QLQ8gQMAADQsZppwb78oLp+XdCMEzY+2hb/+1PTR5OG&#10;Zg4RThlID55W/zIzd55/ucBR2p8x1GrJSAZoBfXfxnQm99vSBaBtCBgAAKDtxYWh2k82NOKE5sfm&#10;Me88aEGZOUnM0MweMnNPDwQPwOEqFQsfvaTy8HeCynCQSqsHk6xaCXI9PW95e9+7Lw2kC0CbEDAA&#10;3a75isy+L5uvyzznZ55zWMRhXGSTN1rOPtg3T9v3pVMgADhctY1JlrA3UdhcfWSdmuy/z+aTm2/z&#10;9po+dXby+Xn3YoD9hkulP1s+8vWvxOWijIHJVBmp38J6fu8Pe//oA0Emqx5A2yy/BQxAB9t/EEQj&#10;QjgwS2jN12L2HQQRHPAezOZbMgPvygToVs37V3X9w6O5QpucbtSCd9j6nbSZOogcgOcof/b24VUr&#10;41IxSMsYmIx7fWUk7Mv3XXBZz+/8N9UA2ouAAegEzfdv1jb+MN4z1AwVOvi9nPtCiGbe0JyHqQ0C&#10;oMPua7WNGxqhwrr6g7gwpCZjLj04q9nckJl7+oGDpoGuVf7sbcMPrIxLBW8eZ4I10oX+/vdcnvud&#10;/2rkONB2BAxAu629Gu/i3JcltNGYygnQzB6aYcPeD8EDQBuQKLTIPTQzd1761CRykDdAdyrfc/vw&#10;X30xfmpXkJUxMFE73JHhsC/fv/jynN4FoD0JGIDWXmztjROSBoXkgddcjkR6cFaYn5qZO685/kHq&#10;ANAKquvXNU89auTl7m6tJTV9ZvMkpczc0x1RCF1l5BtfLX365vjJ7UE2pxqMszAeKYf9+f4LpAtA&#10;W1/LBAxAKznwLZzJwUfbN6vJONl3NIQBmAATdo9rNig0cgXtd21200xOUkryhnlCeuh4le9+o/ix&#10;K2UMjLNGuqB3AeiEy5mAAZhU+15tSUKFzh2c0BZEDgBjrhknNJoVtCl0iNT0mftOUnKvhE4lY2B8&#10;hWFcLiW9C4s/LF0A2v6SJmAAJlhcGEreuemY6XaQHpyVHpzdOJPaAEyAQ9U8+yj5LDjv+N1UfiAz&#10;d17jQ9gAnabyvW+W77m99qN/D3I9qsGY3jzCuFwM+6f0/+kVud/+r+oBtP1VTcAATIC9px4lr7Y4&#10;9ah9HTgAsxk8qAlAk1CBMD+QnX9mc2aDWyR0huiJjYVr31/78f8Jcrn6s1xBGIu7RRiXimF+St+f&#10;Xtnz23+gHkAnXNgEDMA4aTQo/NChEJ18C8kPNE+jljcAXXunEypwUKnpM7NnLGh2Nuj/g7YWPfFY&#10;4doLq//xSNjTG4QpBeHodlBhXCqE/VP63nuVdAHonGubgAEYQ7WNGyoPrfFSS5feURrHRDQiB+cp&#10;Ae50MCozZ172jDOdoQRtfOV/4rHidR+s/eTfgzAdpGQMHPF+qZEu9OX7Lryq561ORgI66PImYACO&#10;dsFtfCUHYwYm4E4Hz78zZs9YkJ2/QDWgvcRP7Sjc9uHqQ2uCdEbGwJEIw7hYSKY6v/eq3O9IF4DO&#10;usIJGIAjWWEXhhrv3zRTgUOVmTNvX96guQFwp6PLZeefmZ2/wLQGaKf7QrFQvHFJ5bvfCNLpJGaA&#10;Q5ekC3uSqc7SBaAjL3ICBuDQVdevq6xNXm2pbXxUNThizbdwNk9S0twAuNPRzdKDs3ILF2XnL5A0&#10;QOtLMoabLqp8/9tBtRpkswrCIWmmC31T+t93Ze53/pt6AB14nRMwAC+xjN77Fs7K2gedC8HY34ca&#10;kxsawxtOq39WEGDi7TsBqX6nUw0mS3pwVmbu6bmFi0Tv0NJGhkufvnn4a18KKsNBNqcevNRuJ6xv&#10;osP+gf736V0AOvdSJ2AADiratqmyds3I6lXewslEap6klJl7urABGFf13X6SnTfGNTsBiZaSmj4z&#10;e8YCSQO0stJnbhn+yz8PKiNBrrd+S1EQDm40XZjS/76rpQtAJ1/tBAzAgWobN4ysXlV5aI1XW5h0&#10;wgZgPG5zjVzhweoj61SDFidpgFZW+vPlI/ffExX2hP35wOsqPJ90AeieC56AAairrF3jXZy0MmED&#10;cMQ0K9DuUtNn9px9rjkN0GrKX/708Jc/E+3YEuYHZAw8SxjGe3bXfzGkC0BXXPMEDNDNmrmC4Qq0&#10;F2EDcCg0K9B5mhOhcwvPTl7NBFphP/X3f1e87fJo5zbPSvYbTRem9L3vmh7pAtANlz0BA3TjOliu&#10;QKcQNgAHvcdpVqCzZeefmZ2fnJ6kFDD5951/+Hpx+bLoyR1hfopqEISpeOjpMD+17/3X9Pz2H6gH&#10;0BVXPgEDdI/mfIX6h1yBjpSZMy97xpmZuac7qxq6TbRtU2VtEipU1j6oGnTRXi4/kJ1/Zs/Z57nx&#10;weSqfv9bxT/7aO2H/xYOHKMa3X1dbqYLU/re/xHpAtBFFz8BA3S8aNum4VX3mttMF93b8gONtoZ5&#10;jquGztZIFNa4wYEhDTDpaj/7UeHq99YefSTJGMJQQbpyEzKaLvRfeK25C0B3Xf8EDNCp4sLQyOoH&#10;Rlavqm18VDXoWqnpM/edoeRlF+iMu1vjlL+kX0FDHjxHdv6ZuYWLsvMXKAVMvNrPfly85n3VR9cn&#10;8xhSKQXpsl1HKn7mqXDKgHQB6EICBuhAI6tXJe/odEwEPFt6cFYzaah/NogP2ktzYrPUHA5FavrM&#10;7BkLehadK1mHib5bPfFY8fYrqw9/K+ztD9JpBemay24jXcgP9L9fugB0IwEDdNByduOG4QdWGt0M&#10;h8J0aGgLJjbDUd7scgsXmQUNEyku7ilc94HKt/4m7OsPcrnASy4dL0kXdoX5qf0f+EjO3AWgKwkY&#10;oP2XsI5CgqO5ERrYAC3GxGYYW6npM5sxg9scTNAGbc9Q8aMXV/7+63F9qdnbJ2Po6L1EGD/9ZDhw&#10;TCNd0LsAdOu1UMAA7au6fl0SLXzjq0oBY2LfwIbsGQucoQQTrLZxw8jqVdX1D8vLYZxk55/Zs+g8&#10;rXswEUZGSp+6sfzAyiCOkuOSvPDSmcJ491Op447ve99Vube8XTmALr4aus9Bu2m2LAw/cK/zImD8&#10;NAc2ZOcv8EIMjOsdrXEC0sPO94MJk5o+s/ecxaJ0mAClT99c/sIngloUTpkaxJGCdJYw3rUjdeqs&#10;/guvyf7q/6UcQHdfEAUM0D60LMCkyMyZlz3jzMzc09ODs1UDjl5zYnPloQerj6xTDZicfWB+ILdw&#10;kUHQMN7K99xR/t9/Hj+1Mzx2WhDJGDrnIpqkC694Vf7KFZnXvl45gK6/JgoYoOU13+A5vGqlUyNg&#10;ku+a+YHs/DObo6G9IgOHa3SywkNrdOBB63BuEoy3kb+7v3jntfGT28PjjpcxdMaeIN61PfWKV+ev&#10;ujNz2huUA0DAAC0t2rZpeNW9I6tXOTgCWk1q+szsGQuaMxucMgEvciMzsRna4qbWe87i3MJFSgHj&#10;YeQ7f1O86ZJox+bUCSeZx9DewjB+cnvqla/JX3ln5jS9CwCNS6OAAVpTdf264VUrvRwDbSE9OKsx&#10;reF07wCFfXexyto1mhWgvaSmz0zOTTr7PME5jLn6zq604prqj3+YmnaijKFdhWG8c1vqlbPyV63I&#10;nPY69QAYvToKGKDVjKxeVb5vhVdkoE01zlCaZ2ADXSjatqmZK9Q/a7yDNt4iNs4D7D1nscMAYWzV&#10;fvqjwpXvqf7wX1PHnRik02KGdrs4NtOF1zTSBb0LAAdcIAUM0CLiwtDwAyuHV93rRRnokFtsfiAz&#10;d16js8HABjrZ3lDhYYOCoMPkznqbmAHGVu2x/yhe94Hqhn8L+6cEmYyMoX1W9km6kE7ShTvT5i4A&#10;POcaKWCASRdt21S+b8XIN76qFNCpUtNnNtsahA10zJ2r2amgWQE6XmbOvN5zFjsDEMbsHrr556W7&#10;PjKy+qvhMcfJGNpDGEY7t2UavQtpvQsAz79MChhgElXXryvft6L6yDqlgO6RHpzVTBpMh6a9xIWh&#10;6vqHk34FkxWg+4gZYCxvqc/sKtz0oZGvr0odc1zQ0ytjaGlhGO/Ylh6ULgC88JVSwACTYmT1qvqH&#10;aAG6nLCB1tdsVqg89KB7FlC/bfUsOi+3cJFSwFGKdz9VXPGR+pYwiKKwPy9jaFFJurA1NThrinQB&#10;4EUulgIGmGBmOAMHJWygpdQ2bqg8tKaydo3JCsBzpKbP7D1nsZgBjl7pUzeVV348CMNw6rFBFClI&#10;a9mbLpjqDPAS10sBA0yMuDBUeWiNaAE4FMIGJktt44aR1ascggS8JDEDjIEoLn1hxfAX7o6f2hlO&#10;O1HG0EL2pwt3Zkx1BnjxS6aAAcZbXBgafmDl8Kp7jcEEjsC+sCE9ONuAaMbpPlVd/3CjX+FBtyrg&#10;sIgZ4OiNfP3+4u1XxTu3hifMcFZSS9C7AHBYV00BA4wf0QIwtlLTZzbbGtKnzk4PzlYQjkZzuEIy&#10;tHntg6oBHOXtScwAR2PkO39Xuu2y2ubHU8efKGOYZGEY7diali4AHPqFU8AA40G0AIz7LTw/0Agb&#10;5qUHT6t/VhAO8fZUXf9wEio4BAkYa2IGOBr1G3Rx+eXVH6yrP5XqC736TVtNJmOF3UgXXjkrf7V0&#10;AeCQr50CBhhbogVgUmTmzEufOttJShxUc2Jzdf266iPrVAMYV+nBWX3nXyr5hiO7XxeuvbD2yD+G&#10;x08P0mmtDBNN7wLAkV0+BQwwVkQLQItITZ+5N2zQ3NC9ahs3NJsV6h9uTMAEy8yZ13vOYvcgOOzb&#10;989/Uvr4NZXv/HV4zLQgk5UxTJwwjLZvTZ8qXQA4/CuogAGOnmgBaGXpwVnpwdkmN3QDoQLQUjJz&#10;5vW9e6lbDxyW6OknizddPPK396emnRD09AVxpCbjLkkXtmROnZ2/akVaugBwuBdRAQMcpZHVq8r3&#10;rXCSNdAumocppQdnyxs6QyNOeLgRLQgVgFaUO+ttvecsdnwfHLroqZ2lT3+08ldfisMw7J8iYxhf&#10;YRhv35KWLgAc8XVUwABHTLQAdIDMnHmpGTMbYYPzlNpDtG1Tdf26ZrNCbeOjCgK0hZ5F5/aeszjM&#10;DygFHJq49MmbyvfcHqTS4bHHB1FNRcZFGMY7tqQGZ0+RLgAc8aVUwABHoLp+XXH5MtEC0Hma8xv2&#10;9Td4w2kriLZtqm3cUPvJhmauoE0BaNfNZ36gZ9G5PWefJ2aAQxFXKyMPrCyv/Hh94xmecJKMYRyu&#10;SmG0c2v6FbPyV9+VOe116gFwhFdTAQMclur6deX7VlQfWacUQJdotjikZpySmXt684GajLfaxg1J&#10;qCBRADpRavrM3nMW5xYuUgo4FJUHv1a46aJo57bUSS8LImcljZ1muvDKWfmrpAsAR3dBFTDAIYq2&#10;bSp98sbK2geVAuhymTnzwikDzS6HMD/VwUpHf3+Jtm2urn94tFPBqUdAF0gPzuo7/1J3EDgUlXXf&#10;Kd1+RfXRR1LTTw68hjMm9qcLKzJORgI4ymuqgAFeUlwYKt+3YnjVvUoBcPD1RH6gcZ5S0t/QTB0a&#10;n52AcZAbSu0nGxqJQpIlxHuGtMQB3SwzZ17/kuv0xsFLqq8fCldeUF82pE5+eZBKiRmObuW6N124&#10;ekVmtnQB4KgvqwIGeHHNaMHxFABHIDMneWtq8w2qzeChew5ZauYHtY0/bHyWJQC8IPOf4ZCWFj/5&#10;YfHj11TXrgmPmRZkMjKGIzQ6d+E1+Ws+kZntZCSAsbiyChjghVTWrindfaNJzgBjv/5odDwEo6lD&#10;8opSZu7pyfenjH6/Pfb5jdggSMbzPBzsPeko+VKQAHD494Xecy7oWXSeUsCLiHbtKN588cjffSU1&#10;bXrQ0xvERjIc7rVmb7qQTHXWuwAwRhdXAQM8n0nOAJOu2f1Qd2DTQyOBOO3AHxvDloh9gUFTXNhd&#10;+8mGvY+H9j02dRlgnBjMAC8penJb+XN3jKz6fBzW10VTjX0+VGFYr1WSLpx62pSrP5GePVdJAMbs&#10;EitggAPFhaHS3TeMfOOrSgEAABMvO//MvvOXGswAL6haLa38WPme24NaNTz2hCCqKclLCMN6reI9&#10;z6Rnvz6/5Pr0a9+gJABjeZUVMMA+xi0AAMDkb1PzA83BDEoBBxdFw3/1pdLd18c7toQnnOyspBe9&#10;oDTShad3Zf/TWX3vvyb9C69SEoAxvtAKGCBonIlUXL7MuAUAAGgRqekz+969NDt/gVLAQVX+4ev1&#10;bWxt889Tx0838/ngwjCo1uJnnsyesaD/4ptSJ/+CkgCM/bVWwECXi7ZtKn3yxsraB5UCAABaTWbO&#10;vP4l1zkxCQ6q+sN/LV7/weq//1Nq+ilBKiVmeJZmurB7V3b+mf0X35w6+eVKAjAul1sBA10rLgwN&#10;P7Cy/Pm7lAIAAFp31+rEJHhhtZ/8sHjbh6v//A/hlGODTEbGsPfCcWC6oHcBYDyvuAIGulNl7ZrS&#10;3Tc6EwkAANpCavrM/iXXZ+bOUwp4jmjbpuJtl498/YHUtBODXI+MQe8CwIRedAUMdOHay5lIAADQ&#10;jpKXC5dcH+YHlAKetc/dsaV8353DX1kZpFLhlKlB1M1jnxtTnXc/nZ3/W9IFgIm47AoY6Crl+1YM&#10;r7o3LgwpBQAAtOUmNj/Qe84FPYvOUwo4UDwyXP7yn5U/e2tQLofHTuvWjCEMomq8+5nsm3+z/+KP&#10;ShcAJuLKK2CgS1TXryt98obaxkeVAgAA2l1mzry+dy9ND85WCjjQyN/+7+LtV8S7doQnnBTE3ZYx&#10;jKYLmV/9zfwlN5u7ADBBF18BAx0vLgw1GxeUAgAAOknvOy4w/Bmeo/Lwd4q3LK397MfJSIYu0kgX&#10;hp7JnC5dAJjY66+AgQ5fWq1dU1x+mTORAACgIxn+DM9X+9EPCjdeXP3BP6WOmxak0l0w9rmZLuxO&#10;ehfMXQCY4EuwgIFOZZgzAAB0iZ5F5/aes9jwZ9in9vONpTuvqnzrr8Op04JcrqMzhka6sGd35vTf&#10;yJu7ADDxV2EBAx1peNXK8n13aVwAAIAukZo+s+/dS7PzFygFNEU7tpTvuWP4a18MwjDsz3dsxhDV&#10;pAsAk0jAQMctLbZtKi6/rPrIOqUAAIBuk51/Zv+S67UyQFNc2DP81XtLn7k1GCmHU48Noo4b+xxF&#10;cWF39k2/0X+Jk5EAJoeAgY6icQEAALp9l5sf6F9ynVYGGFWrDX9jVem2y+Ond4XTpgdxB2UMSbow&#10;lH3Tr0sXACZz6SVgoEOWTBs3FJcvq218VCkAAACtDHCg6iP/WLxhSfUn/yd13IlBmAqC9n8taDRd&#10;+LX+S25Jnfwy/4oBJouAgU5Qvm9F+fN3qQMAALB/u6uVAQ5Q++mPirdeVv3n74b9U4JMtr1HMkRR&#10;XBzKvvHX+pd+NHWS3gWASV1xCRhoa9G2TYVr3qtxAQAAOCitDHDgDrq04tqRNV8L+/qCXE+7ZgxJ&#10;ulDIvvGM/qW3pE7SuwAwyQQMtDETFwAAgJfe92plgL2iXTvK960Y/ss/DzLpsC/ffhlDHMWFQuZX&#10;zshfKl0AaI2FloCBtlwSbdtUXH5Z9ZF1SgEAAByKnkXn9p6zWCsDxMU9I9/669Kd18TPPBUec1w7&#10;ZQxx0ruQecP8/KXLpQsALULAQPvRuAAAAByB1PSZ/Uuuz8ydpxRQ/ce/L9x8aW3TxtTAsUEYtsH/&#10;4iRdKGbe8GbpAkBLETDQTuLCUHH5ssraB5UCAAA4Mr3vuKD3nMXqANUf/lvpzquqj/xT2NsfpDP1&#10;PXfr/m+NorhczLxeugDQcgQMtI3K2jXF5ZdpXAAAAI5SenBW/5Lr04OzlYIul4x9/szyyuoHkoCh&#10;Zcc+R1E8XGqkC7emZsz0bw2gpQgYaANxYSgZQrXqXqUAAADGZjP8/7N3d7Fx3feZgGdIfZEUDSyQ&#10;JrvNnW6cm7oLtN6Fb/YisXK3tZoCvWlSCcWibhLoJlooDrlN11r4M6Fa1JUgokkRUxJa1M1qCGyT&#10;IqTYdtE1A3OBzZKLNQeBBwW6ZEq2gRMNz5DzceYsKQVxbMsSyTlz5nw8z4WBBIkdvAeBzn/e8/v/&#10;xsZPfPpzx8/8pigo+on7x2/vvPb1nT+bLnU65dH0rX3eaxd2jv7rfzs6cXnow9oFgPS9UykYSLmw&#10;ttqYmghrVVEAAADxOvILj4/93is2P1Nw0c52+6//2/Yff6X7w829jiE9ut2otXP0F7ULAOmlYCDV&#10;mpWZ7emX5AAAAPTrVDw2PnrhuaNPfEIUFFzn//6v7anJzvf/z17HUB4a/P+gvXahefQX/83oxO8P&#10;ffhfeUAAKX2VUjCQTlFQD54931lZEgUAANBvx898ZuTpZ+RAwXV/8A/bf/RfWv/jO+Wjx0tHjg5y&#10;7XO3G7VbRx97fHTy94d+TrsAkF4KBtKos7wUXDpvnzMAAJAYm59hV/T2P+/8xZ80//zrpbBTOn5i&#10;MP8jut1Su3VEuwCQBQoGUmd7+kX7nAEAgAGckMfGR55+5tjpM6KgyKKdRuuv/3Ln61+NfvjPpePH&#10;S+Vyov/4vXahPfzYL49N/sHQz/1LjwMg7a9PCgbSo7uxFlw6b58zAAAwQEef+PjohedtfqbQom64&#10;+r+Dr0yEb71ZHhlNrmO4O7sw/Au/NPa7fzj0Ie0CQAYoGEiL9uLtxtSka5EAAICBc10SlO5+Bbj9&#10;xy+3/uZb5fJQ6ciR/v/zulGnffTxfzf6H58b+pCbkQCyQcFAKrgWCQAASNdp2XVJUCpFd37UnL2+&#10;c/Nqqd0uHTvex39SGJbK5WOfPHPity4M/YsPSR4gM69MCgYGy7VIAABAah178qnRC8/LgSKLmjud&#10;7313+/Jkd/MHpRMnSqU+XJcUhtFQ+fgnPzXy218sn3xE5gAZomBgkFyLBAAApNzwqUfHvvzK0Ec+&#10;KgqKrPuP/6/xh/+5/cbfloeHS0PDsf6tw1J56NgnPzXy9BftPgHIHAUDA+NaJAAAIBsn57HxsS+/&#10;cuSxx0VBkUU/frs5e2PnT6dLnVbpyNF4/qbaBYCsvyYpGBjAS0lQD54931lZEgUAAJAVJ37jcyc+&#10;/Xk5UGjNnfb3vtv4g9+NNtdLx070+nfrhqWh4WOnf1W7AJBdCgaSFtZWty6ecy0SAACQOUef+Pjo&#10;hef9EkrBdX/wDztf+2rr775TiqLS8GGvS+p2S8NDe+3Cb2sXADJMwUCimpWZ7emX5AAAAGTU8KlH&#10;Ry88P3zqY6KgyKKtO81v/Xnzta9FP367NHzkwP/9bndvduGTT408/aXy6El5AmSXgoGkXj6C+va1&#10;F1rzs6IAAACyfZAeGx+98NzRJz4hCgqt3er8/fd3vvbVzve+u/cvh4b2+1/cm10YPnb6zMjTz2gX&#10;ADL/XqRgIAHdjbXg0vmwVhUFAACQDyNPf/H4md+UAwUX1X/U+vZrO6/9SXTn7dLQPq5LutcufOJX&#10;Rj47WR4dEyBA1ikY6LvO8lJw6bylCwAAQM4ce/Kpkd/5kuvjKbp2K/z7729/7Sud771RKkel8geP&#10;MkR324WPPzXy2QntAkA+KBjoL0sXAACAHBs+9ejJl1/VMUC09ePWwl82b17p/uiHex1Dufy+/0S0&#10;t3fhyV/ZaxdGtAsAOaFgoG/vFpYuAAAARThXj42ffPkb1j5DqdPpbq41v/3N1l+9FtV/tPt/jndq&#10;hii6ezPSvx/57H8qj4yKCiA/L0IKBvohCupbF89augAAABTE6BeeO3b6jBwgajWjf/rH5l/9Rftv&#10;vtX9px/c+/dKw0fu7l0wuwCQNwoG4hfWVrcunrN0AQAAKJQTv/G5E5/+vBygdLdmKAVbrf/+7c7/&#10;/LuoEQw/9viJX/8PZhcA8kfBQMxac5XG5Uk5AAAABWTtM7xL2IlarVIUlY8eLR09Jg+A/FEwEKft&#10;6RebletyAAAACsvaZwCgOBQMxMNKZwAAgHuGPvzzY7/3irXPAEDuKRiIgZXOAAAA7zpsj42PffmV&#10;I489LgoAIM/vPAoGemSlMwAAwH2NfuG5Y6fPyAEAyCsFAz1pL95uTE1qFwAAAO7r+JnPjDz9jBwA&#10;gFxSMHB4rblK4/KkHAAAAB7g2JNPjV54Xg4AQP4oGDikxtSElc4AAAD7MXzq0ZMvv1oeGxcFAJAn&#10;CgYOLArq29de0C4AAADsn44BAMgfBQMHEwX1rYtnw1pVFAAAAAc7gY+Nn3z5G8OnPiYKACAfhkTA&#10;/oW1Ve0CAADA4dz9YOvc7sFKFABAPphgYL/utgvndl+IRQEAAHD4c/jY+OiF544+8QlRAACZf7FR&#10;MLAfneWl4NJ57QIAAEAsRr/w3LHTZ+QAAGTaERHwUK25SuPypBwAAADicu+QpWMAADLNBAMPoV0A&#10;AADok+NnPjPy9DNyAAAySsHAgzSmJlrzs3IAAADok2NPPjV64Xk5AABZNCQCPoh2AQAAoN92j127&#10;hy85AABZZAcD96ddAAAASMa9w9fI73ypPDYuDQAgQ1yRxHtFQX3r4tmwVhUFAABAYoZPPXry5Vd1&#10;DABAhrgiiXfRLgAAAAzE7kFs9zi2eygTBQCQFQoG3qFdAAAAGCAdAwCQLQoGfkK7AAAAMHA6BgAg&#10;QxQM3HuFXb1z9rR2AQAAIAUHNB0DAJANCgb22oWti+e8vAIAAKTmmKZjAAAyQMHgtVW7AAAAkMLD&#10;mo4BAEg7BUPBX1i1CwAAAKk9sukYAIBUUzAU+VVVuwAAAJDyg5uOAQBILwVDYV9StQsAAACZOL7p&#10;GACAlFIwFPP1VLsAAACQoUOcjgEASCMFQwFfTLULAAAAmTvK6RgAgNRRMBTtlVS7AAAAkNEDnY4B&#10;AEgXBUOhXka1CwAAAJk+1ukYAIAUUTAU5zVUuwAAAJCDw52OAQBICwVDQV5AtQsAAAC5OeLpGACA&#10;VFAwFOHVU7sAAACQs4OejgEAGDwFQ+5fOrULAAAAuTzuVbevvSAHAGCAFAz5ft3ULgAAAORWa362&#10;MTUhBwBgUMpRFEkhl7oba/XP/5p2AQAAIN+OPfnU6IXn5QAAJM8EQz5FQT24dF67AAAAkHut+dnt&#10;6RflAAAkT8GQQ1FQ37p4NqxVRQEAAFAEzcr11lxFDgBAwhQMeaNdAAAAKKDG5UkdAwCQMAVDrmgX&#10;AAAACqtxebK9eFsOAEBiFAy5sn3tBe0CAABAYTWmJsPaqhwAgGQoGPL0HjnRmp+VAwAAQGHdnWs/&#10;p2MAAJJRjqJICjmgXQAAAOCeoQ///PjV/1oeGxcFANDftw4R5EBrrqJdAAAA4J7u5vrWxbNRUBcF&#10;ANBXCobMa81VGpcn5QAAAMBPhbVqY2pCDgBAXykYsq29eFu7AAAAwP0OjAs6BgCgrxQMGRbWVhtT&#10;2gUAAADurzU/26zMyAEA6BMFQ1aFtdWti+dcqQkAAMADbE+/1JqryAEA6IdyFEVSyJwoqG9dPBvW&#10;qqIAAADgocavfHP41MfkAADEywRD9mgXAAAAOJCti+e6G2tyAADipWDInu1rL2gXAAAA2L8oqAeX&#10;zrtlFwCIl4IhYxpTE635WTkAAABwIGGtGjx7Xg4AQIwUDFnSmqtoFwAAADiczspSY2pCDgBAXBQM&#10;mdFevN24PCkHAAAADq01P9uaq8gBAIhFOYoiKaRfWFvdunjOdZkAAAD07uRL3zjy2ONyAAB6pGDI&#10;gCio3zl7WrsAAABAPL8FjI2PX/nm0Ec+KgoAoBeuSEq7KKhvXTyrXQAAACDGk2Zw6byTJgDQIwVD&#10;2jWmJsJaVQ4AAADEaPekaeEzANAjBUOqbU+/2F5ckAMAAACx2z1v7ty4IgcA4NAUDOnVmqs0K9fl&#10;AAAAQJ/s3LzaXrwtBwDgcBQMKRXWVrenX5QDAAAAfdWYmtw9gcoBADiEchRFUkibKKjfOXvaui0A&#10;AAASMHzq0ZMvv1oeGxcFAHAgJhjSaOviWe0CAAAAybDwGQA4HAVD6uy+1e2+28kBAACAxLQXF5qV&#10;GTkAAAeiYEiX3fe51vysHAAAAEjY9vRLneUlOQAA+2cHQ4rsvsltffGcHAAAABiI8tj4I6/OWcYA&#10;AOyTCYa06G6sBZfOywEAAIBBiYJ68KyTKQCwXwqGtAgunbfYGQAAgMHqrCzt3LgiBwBgPxQMqWCx&#10;MwAAACmxc/Nqe/G2HACAh1IwDF5rrmKxMwAAAOnRmJrsbqzJAQB4MAXDgIW11cblSTkAAACQHlFQ&#10;b0w5qwIAD6FgGPAbm/VZAAAApJBlDADAQykYBqkxNdHdXJcDAAAAKbRz82pneUkOAMAHUTAM7kXt&#10;xpX24oIcAAAASK3g0vkoqMsBALgvBcNgdJaXdm5elQMAAABpdncZw4QcAID7UjAM5v0suGT1AgAA&#10;ABnQXlxoVmbkAAC8n4JhAIJnTZgCAACQGdvTL4W1VTkAAO+hYEjazo0rnRU7sgAAAMiSxtSET+UA&#10;gPdQMCTK6gUAAACyKKxVd25ckQMA8LMUDMmxegEAAIDsalaud5ZN5AMA71AwJMc8KQAAAJkWXLJT&#10;EAB4h4IhIc3KTHtxQQ4AAABkVxTUG1MTcgAA7lEwJCGsrW5PvyQHAAAAsq69uNBevC0HAKCkYEiA&#10;7zsAAADIk8bUpIuSAICSgiEBOzeuhLWqHAAAAMiHKKgHz56XAwCgYOiv9uLtZuW6HAAAAMiTzspS&#10;szIjBwAouHIURVLokyio3zl72twoAAAA+VMeGx+/8s2hj3xUFABQWCYY+ih49rx2AQAAgFy6u3Fw&#10;Ug4AUGQKhn5pVmY6K0tyAAAAIK9clAQABadg6IvuxtrOjatyAAAAIN92D7+7R2A5AEAxKRj6Irjk&#10;ciQAAADyb/fwuz39ohwAoJgUDPHbuXElrFXlAAAAQBG0Fxfai7flAAAFVI6iSAoxCmur9c//mhwA&#10;AAAojvLY+COvzu3+VRQAUCgmGGLWmJoQAgAAAIWyd1HStRfkAABFo2CIk8uRAAAAKKbW/GxneUkO&#10;AFAoCobYhLXVnZtX5QAAAEAxNaYmoqAuBwAoDgVDnC9SQgAAAKCwupvrzVszcgCA4lAwxMPlSAAA&#10;ALBz82p3Y00OAFAQCoYYuBwJAAAA7mlMTQoBAApCwRDLy5PLkQAAAGBPZ2WpNVeRAwAUgYKhVy5H&#10;AgAAgJ+1Pf2ibc8AUAQKhp50N9ZcjgQAAAA/KwrqOzeuyAEAck/B0BM3SwIAAMD7NSvXw9qqHAAg&#10;3xQMvbwtzXRWluQAAAAA77d97UUhAEC+KRgO6e68p8uRAAAA4P5sewaA3FMwHFJjasLGKgAAAHgA&#10;254BIN8UDIfRWV5qLy7IAQAAAB4gCurNWzNyAIC8KkdRJIWDvh7VP/ep7ua6KAAAAOChHvnGd4Y+&#10;8lE5AED+mGA4sOatGe0CAAAA7NP2tG3PAJBPCoaDCWurOzftdgYAAID9ai8udJaX5AAA+aNgOJjt&#10;az67AAAAgAOepqdfEAIA5I+C4QBac5XOim8uAAAA4GDCWnX3TC0HAMgZS573Kwrqd86e3v2rKAAA&#10;AOCgymPjj7w6t/tXUQBAbphg2K+dG1e0CwAAAHA4u2fq5q0ZOQBAnigY9iWsrTYr1+UAAAAAh7Z7&#10;svbpHgDkiYJhX+x2BgAAgB5FQX37mm3PAJAfCoaHay/ettsZAAAAetean+1urMkBAPJBwfAQdz+v&#10;ML4AAAAA8di5cUUIAJAPCoaHaN6a6W6uywEAAABi0Zqf7Sy7JwAA8kDB8CDdjTW7nQEAACBehhgA&#10;IB8UDA9544mCuhwAAAAgRp2VJUMMAJADCoYPft1ZXmrNz8oBAAAAYmeIAQByQMHgXQcAAACSZogB&#10;AHJAwXB/rbnK7ruOHAAAAKBPtqdfEAIAZJqC4f6MLwAAAEBfhbVqa64iBwDILgXDfezcuNLdXJcD&#10;AAAA9PsALgQAyC4Fw3tFQb1ZuS4HAAAA6Lfu5rohBgDILgXDezVvzURBXQ4AAACQAEMMAJBdCoZ3&#10;6W6s7dy8KgcAAABI6CRuiAEAMkvB8C6+mwAAAICENSszQgCALFIwvKO7sdaan5UDAAAAJCmsVTvL&#10;S3IAgMxRMLyjMTUpBAAAAEieGwUAIIsUDD/RWV7qrPhcAgAAAAZxKl9ZMsQAAJmjYPgJ30oAAACA&#10;gzkAsH8Khj3GFwAAAGDAZ/OVpbC2KgcAyBAFwx5fSQAAAMDANW/NCAEAMkTBYHwBAAAAUqE1P9vd&#10;WJMDAGSFgsH4AgAAADikAwAHVvSCwfgCAAAApEd7cSEK6nIAgEwoesHgywgAAABIjyio28QAAFlR&#10;6ILB+AIAAACkTbNyXQgAkAmFLhiMLwAAAEDaREG9NVeRAwCkX3ELBuMLAAAAkE6+CASATChuweBl&#10;BQAAANKpu7neWfZRIACkXUELBuMLAAAAkGbNilXPAJB2BS0YjC8AAABAmrUXF7oba3IAgDQrYsFg&#10;fAEAAADSr1m5LgQASLMiFgzGFwAAACD9WnMVIQBAmhWuYOhurBlfAAAAgPSLgrqOAQDSrHAFg/EF&#10;AAAAyAqrngEgzYpVMHQ31lrzs546AAAAZEJYq4a1VTkAQDoVq2CwHgoAAAAydpa/ZYgBAFKqQAWD&#10;qxsBAAAgc9qLC7snejkAQAoVqGBo3prxRgIAAADZsnuWb79+Ww4AkEIFKhiMLwAAAEAWWfUMAOlU&#10;lIKhNVfpbq573gAAAJA5Vj0DQDoVpWDwsQMAAABk+Fxv1TMApE8hCobO8lJYq3rYAAAAkFHtxQUh&#10;AEDaFKJgML4AAAAAmRYFdbsVASBt8l8wdDfWfOYAAAAAWadgAIC0yX/B0Kxc95gBAAAg6zorS92N&#10;NTkAQHrkvGAwQQkAAAC50V68LQQASI+cFwzt129HQd1jBgAAgBxo3nJLAQCkSM4LBuudAQAAIDe6&#10;m+thbVUOAJASeS4YOstLYa3qGQMAAEBuuAkZANIjzwVDa+6WBwwAAAD5OuwrGAAgLXJbMOytd56f&#10;9YABAAAgZ+d9q54BICVyWzAYXwAAAIBcar+uYACAVMhtwdC8dd3TBQAAgPxpLy4IAQDSIJ8FQ2d5&#10;qbu57ukCAABA/rglCQBSIp8Fg/uRAAAAIMfckgQAaZDDgsF6ZwAAAMg3tyQBQBrksGAwvgAAAAD5&#10;5pYkAEiDXBYMFc8VAAAA8s0tSQAwcHkrGMLaalireq4AAACQb25JAoCBy1vB0Lw146ECAABA7kVB&#10;vbO8JAcAGKC8FQy+XwAAAICCsIYBAAYrVwXD7otFFNQ9VAAAACiCzvIbQgCAAcpVwWC9MwAAABRH&#10;WKt2N9bkAACDkp+CIQrq7kcCAACAQnFLEgAMUH4KhtbcLY8TAAAACsWeZwAYoDwVDO5HAgAAgGJx&#10;mQEADFBOCobuxlpYq3qcAAAAUDSGGABgUHJSMLhyEQAAAIrJbwIAMCg5KRiat657lgAAAFBAneU3&#10;hAAAA5GHgiGsrXY31z1LAAAAKKCwVu1urMkBAJKXh4LBemcAAAAoMmsYAGAg8lAwtF932SIAAAAU&#10;l1uSAGAgMl8wuB8JAAAACq69uCAEAEhe5gsG9yMBAABAwUVBPaytygEAEpb5gsH9SAAAAIBbkgAg&#10;edkuGNyPBAAAAJT2PkB0SxIAJC3bBYP7kQAAAIBdnZUlIQBAwrJdMJh/BAAAAO7pLOsYACBRGS4Y&#10;uhtrYa3qEQIAAAC72ovWNAJAojJcMHhvAAAAAH7KPQcAkLAMFwwWMAAAAAA/FdaqUVCXAwAkJqsF&#10;w+4bg/uRAAAAgJ9liAEAkpTVgqH9uvuRAAAAgHex5xkAkpTZgsECBgAAAODdTDAAQJKyWjD4JAEA&#10;AAB4j7BW7W6syQEAkpHJgqGzvGRrEwAAAPB+PkkEgMRksmBwPxIAAABwX25JAoDEZHSCwbsCAAAA&#10;cB8mGAAgMdkrGLoba2Gt6skBAAAA79fdXLeGAQCSkb2CwZcIAAAAwAP46QAAkpG9gsECBgAAAOAB&#10;XK0MAMkwwQAAAADkip8OACAZGSsYwtpqFNQ9NgAAAOCDWMMAAMnIWMHQft39SAAAAMBDhLVVIQBA&#10;v2WsYDDkCAAAADyUHxAAIAFZKxhWvB8AAAAAD2HPMwAkIEsFg68PAAAAgP0Ia1VLHAGg37JVMPj6&#10;AAAAANgXPyMAQL+ZYAAAAAByyM8IANBvmSoYLGAAAAAA9id8a1UIANBXmSkYfHcAAAAA7J/vFAGg&#10;3zJUMLg5EQAAADgAXysCQF+ZYAAAAADyydeKANBX2SkYDDYCAAAABxHWrGEAgD7KRsFgfAEAAAA4&#10;KL8nAEBfZaNgCGtvelQAAADAgURB3RADAPSPCQYAAAAgt8K3FAwA0C8ZmWDwNgAAAAAcnD3PANA/&#10;GSgYuhtr3c11jwoAAAA4KFckAUD/ZKBg8CoAAAAAHE5Yq0ZBXQ4A0A9ZKBjcjwQAAAAclh8WAKBP&#10;MlAw2PAMAAAAHJo1DADQJ1koGFYUDAAAAMAh+XIRAPok7QWDBQwAAABAL/y2AAB9kvqCwT2JAAAA&#10;QA+ioK5jAIB+MMEAAAAA5JzvFwGgH0wwAAAAADnn+0UA6AcTDAAAAEDOdZbfEAIAxC7VBUN3Yy0K&#10;6h4SAAAA0IuwVhUCAMQu1QWD8QUAAAAgFp3lJSEAQLzSXTBYwAAAAADEIay9KQQAiJcJBgAAACD/&#10;TDAAQOzSvoPBEwIAAAB655oEAIhdyicYrGACAAAAYtDdXI+CuhwAIEbpLRjcjwQAAADEyBADAMQr&#10;vQWD+5EAAACAGHWW3xACAMQoxRMMPisAAAAA4uOyBACIV3oLBhcjAgAAADHyLSMAxMsEAwAAAFAI&#10;9jwDQLzSPMFwx+MBAAAAYuRzRgCIUYonGGpVjwcAAACIkT3PABCjlBYMJhYBAACA2NnzDAAxSmnB&#10;YGIRAAAAiJ0fHAAgRkMiAAAAAArCnmcAiFFKCwZXIgIAAAD9YIgBAOJiggEAAAAokLD2phAAIBZp&#10;3cFg5xIAAADQByYYACAuKS0Yoi33IQIAAADx81EjAMTFBAMAAABQIGGtKgQAiEVaJxgCEwwAAABA&#10;X3SWl4QAAL1LY8HQ3VjzYAAAAIA+8csDAMQinQXDugcDAAAA9ImbmQEgFmksGKLgjgcDAAAA9En4&#10;loIBAGKQxoLBH/MAAABA/5hgAIBYDIkAAAAAKJQoqFvDAAC9S+UEg+8IAAAAgH6yABIAepfKHQxb&#10;dQ8GAAAA6J/O8htCAIAepbFgMKUIAAAA9JXrEwCgd6ksGDZNKQIAAAB95OtGAOidJc8AAABA4YS1&#10;qhAAoEepKxg6y0ueCgAAANBvbkkCgB6ZYAAAAACKyC1JANCj1BUM/nQHAAAAEhC+ZYIBAHqiYAAA&#10;AACKyC3NANAjVyQBAAAAReQbRwDokSXPAAAAQBF1N9eFAAC9MMEAAAAAFJTPHAGgF3YwAAAAAAXl&#10;VwgA6EX6CgbziQAAAEAiFAwA0AtXJAEAAAAF5YokAOhFugoGf64DAAAAiYmCO0IAgEMzwQAAAAAU&#10;VFirCgEADi1dBYMPBwAAAIAkhbVVIQDA4aSrYAjf8oc6AAAAkBx7ngHg0FyRBAAAABSXjx0B4NDS&#10;VTD4agAAAABIkiuSAODQ0lYwrHskAAAAQGKirboQAOBwXJEEAAAAFFdnZUkIAHA4KVvybCwRAAAA&#10;SFYUGGIAgMNIV8HgT3QAAAAgYfY8A8DhuCIJAAAAKLSw9qYQAOAQUlQwuB8JAAAASJ49zwBwOCkq&#10;GPxxDgAAACSvs2zPMwAchiuSAAAAgEKLgjtCAIBD+P8CtHf3sHGc6R3ANTPLD3G5LrkA2a0KUgXZ&#10;rQG6lMzaK6TUR9LpICGNBQQKDvABAaQLDFwaw0Guc+7cBvDVd6kDWJ1SWCrMjgLoUhTPPofcjWQr&#10;Zsijd/dd7sf7zvx+hSsLmHleAu/s/Od53qhGJJl4CAAAAEzb8e5zRQCAERiRBAAAAFRdd39PEQAg&#10;lBFJAAAAQNV1918oAgCEiihg8LEAAAAAMBPmNgPACKIKGHwsAAAAAMyAuc0AMAIjkgAAAICqO3r6&#10;RBEAIFRMhzwfvrQeAAAAwPR5KQEAI4goYDjefW49AAAAgOnzUgIARmBEEgAAAMCl7v6eIgBAEAED&#10;AAAAwKXu/gtFAIAgsQQMDlMCAAAAZkgHAwCE0sEAAAAAIGAAgGACBgAAAIBLx7vPFAEAgsQSMPQO&#10;X1oMAAAAYFZ6rw4UAQCCxBIwHH/tMwEAAABgZnQwAEAoI5IAAAAALvUOdTAAQBgBAwAAAMAbmhgA&#10;IEgsAUN3f89iAAAAADPkGAYACBJPwPDCYgAAAAAzdLz7lSIAwPCMSAIAAAB4QwcDAAQRMAAAAAC8&#10;4QwGAAgSS8BgCwcAAABmSwcDAASJJWDoHdrCAQAAgFnq7u8pAgAMz4gkAAAAgDe637xQBAAYnoAB&#10;AAAA4C1NDAAwvCgCBps3AAAAEIPuviYGABhWJAGDzRsAAACYvd7hS0UAgCEZkQQAAADw1vHXzxQB&#10;AIYkYAAAAAAAAIIJGAAAAADeOnr6RBEAYEhRBAzHu19ZCQAAAAAASEgUAUPv1YGVAAAAAGauu7+n&#10;CAAwJCOSAAAAAN7qfvNCEQBgSAIGAAAAgBO9Q4MWAGAoAgYAAACAE8dfP1MEABhGJIc827kBAAAA&#10;ACAlDnkGAAAAOHG8+5UiAMAwjEgCAAAAOOE7SAAYkoABAAAA4IRDngFgSAIGAAAAgBMOeQaAIcVx&#10;BsPhSysBAAAAAAAJiSJgON59biUAAACAGHT39xQBAIZhRBIAAADAie43LxQBAIYhYAAAAAAAAIIJ&#10;GAAAAABOOd51zjMADCZgAAAAADil9+pAEQBgIAEDAAAAAAAQbPYBQ3d/zzIAAAAA8Th6+qUiAMBA&#10;MQQMLywDAAAAAACkxYgkAAAAAAAgmIABAAAA4JSjp08UAQAGEjAAAAAAAADBBAwAAAAAAEAwAQMA&#10;AADAKce7zxQBAAYSMAAAAACc0js8UAQAGEjAAAAAAAAABJt9wHD09EvLAAAAAESlu7+nCADQnw4G&#10;AAAAgLO6+y8UAQD6EzAAAAAAAADBBAwAAAAAAEAwAQMAAADAWc6MBICBBAwAAAAAAEAwAQMAAAAA&#10;ABBMwAAAAAAAAAQTMAAAAACcdfT0iSIAQH8CBgAAAAAAIJiAAQAAAAAACCZgAAAAAAAAggkYAAAA&#10;AM463n2mCADQn4ABAAAA4Kze4YEiAEB/AgYAAAAAACCYgAEAAAAAAAg2+4DBTEMAAAAAAEjO7AOG&#10;3iszDQEAAIDoHD19oggA0IcRSQAAAAAAQDABAwAAAAAAEEzAAAAAAAAABBMwAAAAAAAAwQQMAAAA&#10;AOfo7u8pAgD0IWAAAAAAOIeAAQD6m33AkC03LAMAAAAAAKRl9gFD0dqwDAAAAAAAkBYjkgAAAAAA&#10;gGACBgAAAAAAIJiAAQAAAAAACCZgAAAAADhH7/BAEQCgDwEDAAAAwDmOv36mCADQh4ABAAAAAAAI&#10;JmAAAAAAAACCCRgAAAAAAIBgAgYAAAAAACCYgAEAAAAAAAgmYAAAAAAAAIIJGAAAAAAAgGACBgAA&#10;AAAAIJiAAQAAAAAACDb7gCFbblgGAAAAAABIy+wDhqJ11TIAAAAAAEBajEgCAAAAAACCCRgAAAAA&#10;znG8+0wRAKAPAQMAAADAOXqHB4oAAH0IGAAAAAAAgGACBgAAAAAAIJiAAQAAAAAACDb7gCFvrloG&#10;AAAAAABISwwBw5plAAAAAACAtBiRBAAAAAAABBMwAAAAAAAAwQQMAAAAAOeobbYVAQD6EDAAAAAA&#10;AADBoggY8pVVKwEAAAAAAAmJI2BorlkJAAAAAABIiBFJAAAAAABAMAEDAAAAAAAQTMAAAAAAAAAE&#10;iyJgKK5sWAkAAAAAAEhIFAFDVm9YCQAAAAAASIgRSQAAAAAAQDABAwAAAAAAECyKgCFvrlkJAAAA&#10;AABIiIABAAAA4BzZsjMjAaAfI5IAAAAAzlG0NhQBAPoQMAAAAAAAAMEiGZG0aiUAAAAAACAhzmAA&#10;AAAAAACCGZEEAAAAAAAEEzAAAAAAAADBYgkYapttiwEAAADEw0hnABiwVyoBAAAAwF8TMADAgL1S&#10;CQAAAAAAgFCxBAzFlQ2LAQAAAAAAqYglYMjqDYsBAAAAAACpMCIJAAAA4Bx5c1URAKDfXhnJdRiR&#10;BAAAAETFIc8AMGCvjOQ6svo7FgMAAAAAAFJhRBIAAAAAABAsloChttW2GAAAAEAksnpDEQCgPx0M&#10;AAAAAGcVLadFAsAAEQUMPg0AAAAAAIBURBQw+DQAAAAAAABSYUQSAAAAwFl5c1URAGDAdhnPpRRX&#10;dDAAAAAAUciba4oAAAO2y3guxRkMAAAAAACQipgChmUBAwAAABAFrykAYKCoDnm+aj0AAACAGHhN&#10;AQADOeQZAAAAAAAIFlHAUNtqWw8AAAAgBkYkAcBAOhgAAAAAzipaG4oAAP3FFTAUrXVLAgAAAAAA&#10;8YsrYMjq71gSAAAAYLbylVVFAIDBO2ZcV9O0fwMAAAAzljfXFAEABu+Y9m8AAAAAACCUgAEAAADg&#10;lOKKE54BYDABAwAAAMApWb2hCAAwkDMYAAAAAE7JlgUMADCYDgYAAACAU4rWVUUAgIHy6C5oRRMD&#10;AAAAAADELr6AQRMDAAAAMFO1rbYiAMBA0QUMxZUNqwIAAAAAAJGLLmDI6o5RAgAAAGamaK0rAgAM&#10;QwcDAAAAwIms/o4iAMAwIuxgsIsDAAAAM+PbRwAYUnQBg2OUAAAAgBkyvRkAhpRHeE02cgAAAGBW&#10;dDAAwJBiDBiKlo0cAAAAmA3TmwFgSFEGDL4UAAAAAGbEewkAGJIRSQAAAAAnvJcAgCHFGDDUtt61&#10;MAAAAMD01TbbigAAQ4oxYMibqxYGAAAAAABiFmfAsGZhAAAAgOmrbelgAIBh5XFeloZEAAAAYPp8&#10;9QgAAftmrNu5KUkAAADAtAkYACBg37SdAwAAAPyouLKhCAAwpFhHJG29a20AAACAKcvqDUUAgCEZ&#10;kQQAAADwhiMhASCIEUkAAAAAb/jeEQDCts5or8xXAwAAAMA0+d4RAMK2zmivzKlKAAAAwDQ5EhIA&#10;gsQbMGhLBAAAAKbJuwgACNs6o72yonXV8gAAAABTY0QSAIRtndFeWW3LGQwAAADAlDgMEgBC5TFf&#10;XNFat0IAAADAFJiPBADBu2fMF1e0nPMMAAAATENxxVsIAAgTd8BgawcAAACmwmGQABAq8g4GWzsA&#10;AAAwDQ6DBIBQOhgAAACAqstXHMAAAOEbaMwXl9UbznkGAAAAJs03jgAwgjzy63POMwAAADBp3j8A&#10;wAiiDxh8QQAAAABMWG3rXUUAgFCxBww2eAAAAGDSfOAIACMwIgkAAACotHxlNas31AEAgvfQ+C+x&#10;ttm2TgAAAMCE1La8eQCAUaQQMNjmAQAAgIkxHwkARpNAwGCbBwAAACanaF1VBAAYQRIdDM55BgAA&#10;ACbF7AQAGE0CAUNWbxStdUsFAAAAjJ2jHwFgZHkSV1m0TEkCAAAAxk/7AgCMLI2AwZQkAAAAYBIc&#10;/QgAI0slYPA1AQAAADB+PmoEgJGlETDkzbV8ZdVqAQAAAGNUtNazekMdAGA0eSoXqokBAAAAGC/t&#10;CwBwEQkFDLZ8AAAAYJx8zggAF6GDAQAAAKgonzMCwEUkEzA4hgEAAAAYIwcwAMAF5Qld69x71y0Y&#10;AAAAMBbaFwDgglIKGExJAgAAAMbFewYAuKC0AgZfFgAAAADj4T0DAFxQSgFDVm/UNn1cAAAAAFxU&#10;bbPtAAYAuKA8rcvVvQgAAABcnDcMAHBxiQUMznkGAAAALs4bBgC4uMQChqK1oYERAAAAuIis3iha&#10;G+oAABeUJ3fFc9vXLBsAAAAwMu8WAGAsEgwY9DACAAAAF+DdAgCMRXoBQ23rXcsGAAAAjMy7BQAY&#10;i/QChqze0MkIAAAAjGZu+5rzHQFgLPIUL3puWycjAAAAMIraVlsRAGAskgwYPAoAAAAAo/HZIgCM&#10;S5IBQ95cK1rrFg8AAAAIUrTW8+aaOgDAWOSJXvf8TsfiAQAAAEG8TwCAMUo1YNDPCAAAAITyPgEA&#10;xijVgMGUJAAAACCI+UgAMF55upeuqxEAAAAYnjcJADBeCQcMuhoBAACA4XmTAADjlXDAYEoSAAAA&#10;MCTzkQBg7PKkr15vIwAAADAM7xAAYOzSDhj0NgIAAADDmN+5oQgAMF5pBwx5c21u+5pVBAAAAPqY&#10;276W1RvqAADjlad+A5oYAAAAgP7MRwKASUg/YHjvum8QAAAAgJ+T1Rs+TwSASUg+YPjhKcGUJAAA&#10;AOB82hcAYELyEtyDY5oAAACAnyNgAIAJKUPAUNtq5yur1hIAAAA4o2itF60NdQCAScjLcRsLN25b&#10;SwAAAOCMhc4dRQCACSlJwGBKEgAAAHDGm4Mb33O8MwBMSkkChtdPDPPvf2A5AQAAgJ/M73SyekMd&#10;AGBC8tLciSYGAAAA4P9b6JioDAATVJ6AwVHPAAAAwE9qm+28uaYOADA5eZluZvHWfSsKAAAAXPKW&#10;AAAmr1QBw9x7141WBAAAAPKV1dpWWx0AYLIbbpluJqs35ravWVQAAACoOO0LADAFecnuxwMEAAAA&#10;VFxWb8zvdNQBACatbAFD3lzTxAAAAABVttC5rQgAMAV5+W5poXPHugIAAEA1ZfXGwg1vBgBgGkoY&#10;MNS22rVN5zgBAABAFS10bmf1hjoAwBTkpbyrhRt6IQEAAKBytC8AwDSVM2CY276er6xaXQAAAKiU&#10;ue1r2hcAYGryst7Y4q37VhcAAACqI6s3vA0AgGkqbcAwv9PRxAAAAADV8eZVQHNNHQBgavIS35vP&#10;FgAAAKAitC8AwPSVOWDQxAAAAAAVsdC57fQFAJiyvNy35+MFAAAAKL2s3li4cUcdAGDKSh4waGIA&#10;AACA0lu8dU/7AgBMX176O9TEAAAAACWWr6wudLQvAMAsduHS3+H8Tqe22bbSAAAAUEq+LASAWcmr&#10;cJMeNQAAAKCUapvt+Z2OOgDATFQiYKhttTUxAAAAQPlc/sVDRQCAWckrcp9LDx5ZbAAAACiThc7t&#10;orWhDgAwK1UJGPLm2uvHDusNAAAA5ZDVG0YiA8Bs5dW51dePHa8fPiw5AAAAlMDluw/9zAeA2apQ&#10;wPDDpw33LDkAAACkztnOABCDvFJ3u9C5U7TWrToAAAAkzVGLABCDvGo3fPnuP1p1AAAASNfizXt5&#10;c00dAGDmKhcw1LbaTnsGAACARBWtdWc7A0Ak8gres9OeAQAAIFFLDx4rAgBEoooBQ1ZvmNUIAAAA&#10;yVm8ea9obagDAEQir+Ztz21fn9u+ZvkBAAAgFYYjAUBssl6vV8077x0evPzbndf/9UcAAAAAkcvq&#10;jcan/+FsZwCISl7ZOzcoCQAAAFJx+e5D6QIAxCav8s0blAQAAADxm3//g/mdjjoAQGyqOyLpRwYl&#10;AQAAQMyK1vryx/+e1RtKAQCxySt+/68fUOoffeLvAAAAAOL82b704LF0AQDilCtBbau9ePOeOgAA&#10;AEBsLt99WLQ21AEA4iRgeGPx1v2ita4OAAAAEI+Fzm1HLwBAzAQMb9U/+kTHJQAAAESittm+fPeh&#10;OgBAzAQM/1eI5prDGAAAACAGRWu9/is/0gEgdgKGEw5jAAAAgJlzsDMApELAcMrirftz29fUAQAA&#10;AGZl+ePPHOwMAEkQMJy19OCxA58BAABgNr/KP3wkXQCAVGS9Xk8Vzuju7x3c/5ve4YFSAAAAwNQs&#10;ffhofqejDgCQCh0M5xWlubb88WemPQIAAMDUzL//gXQBANIiYDhf0dq4fPehOgAAAMAUzL//wdKD&#10;x+oAAGkRMPz8w81OZ+nDR+oAAAAAk/0BLl0AgDQJGPo+4ux0Fjq31QEAAAAm9dNbugAAyRIwDHD5&#10;7sPXzzrqAAAAAGMnXQCApAkYBnv9rCNjAAAAgPGSLgBA6gQMQ5ExAAAAwBhJFwCgBGpKMKQfn3u+&#10;/9MflAIAAAAu9BP7w0fzOx11AIDU6WAIeQDSxwAAAAAX/HEtXQCAstDBEPgYpI8BAAAARpLVG8sf&#10;f1a0NpQCAMpBB0MwfQwAAAAQqmitSxcAoGSyXq+nCiP4/o9f/PlffqkOAAAAMFBts13/1SdZvaEU&#10;AFCqLV4JRvPjvMhvf/vPvcMD1QAAAICfs3jz3uKt++oAAOWjg+FCjnefvfqHv5MxAAAAwF/L6o2l&#10;B4/mtq8rBQCUc68XMFxQd3/v8J/+/nj3uVIAAADAT4rWev2jT/LmmlIAQFkJGMagd3jw7b/9+vs/&#10;/UEpAAAA4JKxSABQDQKGsfn+j184kgEAAICKy1dWlx48rm21lQIASk/AME7d/b0//+aXR//9RCkA&#10;AACooIXO7cVb97N6QykAoAoEDOOnlQEAAICq0bgAABUkYJgIpzIAAABQHYs37y3cuKNxAQCqRsAw&#10;QUdPn3z7218f7z5XCgAAAEqpttleevAob64pBQBUkIBh4v7yxe+++/xfTUwCAACgTPKV1cu/eDi3&#10;fV0pAKCyBAzT0Ds8+O7zT//yxe+VAgAAgNRl9cbirXsLnTtKAQBVfyoQMExNd3/vu88/dTADAAAA&#10;Y5evrI4wpyhbbhStjUH/w9WgfwIAVIeAYdq6+3v/81//2Xt1dmJScWUjq7+jPsBPjp5+qQgk+9f7&#10;RBEA4vTD745GtW8/ip9dta22v0YAoAQEDAAAAAAAQLBcCQAAAAAAgFACBgAAAAAAIJiAAQAAAAAA&#10;CCZgAAAAAAAAggkYAAAAAACAYAIGAAAAAAAgmIABAAAAAAAIJmAAAAAAAACCCRgAAAAAAIBgAgYA&#10;AAAAACCYgAEAAAAAAAgmYAAAAAAAAIIJGAAAAAAAgGACBgAAAAAAIJiAAQAAAAAACCZgAAAAAAAA&#10;ggkYAAAAAACAYAIGAAAAAAAgmIABAAAAAAAIJmAAAAAAAACCCRgAAAAAAIBgAgYAAAAAACCYgAEA&#10;AAAAAAgmYAAAAAAAAIIJGAAAAAAAgGACBgAAAAAAIJiAAQAAAAAACCZgAAAAAAAAggkYAAAAAACA&#10;YAIGAAAAAAAgmIABAAAAAAAI9r/+yfIK9Y4xYQAAAABJRU5ErkJgglBLAwQUAAYACAAAACEA0w4i&#10;pt8AAAALAQAADwAAAGRycy9kb3ducmV2LnhtbEyPQWvCQBCF74X+h2UKvekmtRZNsxGRticpVAvF&#10;25iMSTA7G7JrEv99x1N7mjfM471v0tVoG9VT52vHBuJpBIo4d0XNpYHv/ftkAcoH5AIbx2TgSh5W&#10;2f1diknhBv6ifhdKJSHsEzRQhdAmWvu8Iot+6lpiuZ1cZzHI2pW66HCQcNvopyh60RZrloYKW9pU&#10;lJ93F2vgY8BhPYvf+u35tLke9vPPn21Mxjw+jOtXUIHG8GeGG76gQyZMR3fhwqvGwGSxjMUqQnpA&#10;3RzR80zU0cBcps5S/f+H7B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ECLQAUAAYA&#10;CAAAACEAsYJntgoBAAATAgAAEwAAAAAAAAAAAAAAAAAAAAAAW0NvbnRlbnRfVHlwZXNdLnhtbFBL&#10;AQItABQABgAIAAAAIQA4/SH/1gAAAJQBAAALAAAAAAAAAAAAAAAAADsBAABfcmVscy8ucmVsc1BL&#10;AQItABQABgAIAAAAIQCEorss1wIAADIIAAAOAAAAAAAAAAAAAAAAADoCAABkcnMvZTJvRG9jLnht&#10;bFBLAQItAAoAAAAAAAAAIQD9idupExcBABMXAQAUAAAAAAAAAAAAAAAAAD0FAABkcnMvbWVkaWEv&#10;aW1hZ2UxLnBuZ1BLAQItAAoAAAAAAAAAIQCN/AMlXO0AAFztAAAUAAAAAAAAAAAAAAAAAIIcAQBk&#10;cnMvbWVkaWEvaW1hZ2UyLnBuZ1BLAQItABQABgAIAAAAIQDTDiKm3wAAAAsBAAAPAAAAAAAAAAAA&#10;AAAAABAKAgBkcnMvZG93bnJldi54bWxQSwECLQAUAAYACAAAACEALmzwAMUAAAClAQAAGQAAAAAA&#10;AAAAAAAAAAAcCwIAZHJzL19yZWxzL2Uyb0RvYy54bWwucmVsc1BLBQYAAAAABwAHAL4BAAAYDAI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alt="A purple and white logo&#10;&#10;AI-generated content may be incorrect." style="position:absolute;left:48016;top:173;width:23870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3" o:title="A purple and white logo&#10;&#10;AI-generated content may be incorrect"/>
              </v:shape>
              <v:shape id="Picture 16" o:spid="_x0000_s1028" type="#_x0000_t75" style="position:absolute;width:5740;height:46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NfxygAAAOMAAAAPAAAAZHJzL2Rvd25yZXYueG1sRI/RasJA&#10;FETfC/7DcgXf6m6CWI2uIpaCCIXW+gGX7DUJZu+G7BqjX+8WBB+HmTnDLNe9rUVHra8ca0jGCgRx&#10;7kzFhYbj39f7DIQPyAZrx6ThRh7Wq8HbEjPjrvxL3SEUIkLYZ6ihDKHJpPR5SRb92DXE0Tu51mKI&#10;si2kafEa4baWqVJTabHiuFBiQ9uS8vPhYjXkt10nm+pYbDfp93y2/zz93M+d1qNhv1mACNSHV/jZ&#10;3hkNqfpQkySZqxT+P8U/IFcPAAAA//8DAFBLAQItABQABgAIAAAAIQDb4fbL7gAAAIUBAAATAAAA&#10;AAAAAAAAAAAAAAAAAABbQ29udGVudF9UeXBlc10ueG1sUEsBAi0AFAAGAAgAAAAhAFr0LFu/AAAA&#10;FQEAAAsAAAAAAAAAAAAAAAAAHwEAAF9yZWxzLy5yZWxzUEsBAi0AFAAGAAgAAAAhAI1k1/HKAAAA&#10;4wAAAA8AAAAAAAAAAAAAAAAABwIAAGRycy9kb3ducmV2LnhtbFBLBQYAAAAAAwADALcAAAD+AgAA&#10;AAA=&#10;">
                <v:imagedata r:id="rId4" o:title=""/>
              </v:shape>
            </v:group>
          </w:pict>
        </mc:Fallback>
      </mc:AlternateContent>
    </w:r>
    <w:r>
      <w:rPr>
        <w:rFonts w:cs="Arial"/>
        <w:b/>
        <w:bCs/>
        <w:noProof/>
        <w:sz w:val="36"/>
        <w:szCs w:val="36"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076E5BF1" wp14:editId="2FC9E606">
              <wp:simplePos x="0" y="0"/>
              <wp:positionH relativeFrom="column">
                <wp:posOffset>-803867</wp:posOffset>
              </wp:positionH>
              <wp:positionV relativeFrom="paragraph">
                <wp:posOffset>-273288</wp:posOffset>
              </wp:positionV>
              <wp:extent cx="7673099" cy="0"/>
              <wp:effectExtent l="0" t="0" r="0" b="0"/>
              <wp:wrapNone/>
              <wp:docPr id="1248851327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73099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CEB79A3" id="Straight Connector 9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3.3pt,-21.5pt" to="540.9pt,-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sNsgEAANQDAAAOAAAAZHJzL2Uyb0RvYy54bWysU8Fu2zAMvQ/oPwi6L3I6oF2NOD20aC/D&#10;WnTbB6gyFQuQREHSYufvRymJXWwDhg270CLF90g+0ZvbyVm2h5gM+o6vVw1n4BX2xu86/u3rw/uP&#10;nKUsfS8teuj4ARK/3V6824yhhUsc0PYQGZH41I6h40POoRUiqQGcTCsM4OlSY3Qykxt3oo9yJHZn&#10;xWXTXIkRYx8iKkiJovfHS76t/FqDyk9aJ8jMdpx6y9XGal+LFduNbHdRhsGoUxvyH7pw0ngqOlPd&#10;yyzZ92h+oXJGRUyo80qhE6i1UVBnoGnWzU/TfBlkgDoLiZPCLFP6f7Tq8/7OP0eSYQypTeE5likm&#10;HV35Un9sqmIdZrFgykxR8Prq+kNzc8OZOt+JBRhiyo+AjpVDx63xZQ7Zyv2nlKkYpZ5TStj6YhNa&#10;0z8Ya6tTNgDubGR7SW+Xp3V5K8K9ySKvIMXSej3lg4Uj6wtoZnpqdl2r161aOKVS4POZ13rKLjBN&#10;HczA5s/AU36BQt24vwHPiFoZfZ7BzniMv6u+SKGP+WcFjnMXCV6xP9RHrdLQ6lTlTmtedvOtX+HL&#10;z7j9AQAA//8DAFBLAwQUAAYACAAAACEA1n1aQeAAAAANAQAADwAAAGRycy9kb3ducmV2LnhtbEyP&#10;QWvCQBCF74X+h2WEXopuom2QNBspAS89FGqK9LhmxySYnQ3Z1cR/3xEK9TYz7/Hme9lmsp244OBb&#10;RwriRQQCqXKmpVrBd7mdr0H4oMnozhEquKKHTf74kOnUuJG+8LILteAQ8qlW0ITQp1L6qkGr/cL1&#10;SKwd3WB14HWopRn0yOG2k8soSqTVLfGHRvdYNFiddmer4Kd+Xm33JZVjET6PSTNd9x+vhVJPs+n9&#10;DUTAKfyb4YbP6JAz08GdyXjRKZjHyyRhL08vK251s0TrmOsc/k4yz+R9i/wXAAD//wMAUEsBAi0A&#10;FAAGAAgAAAAhALaDOJL+AAAA4QEAABMAAAAAAAAAAAAAAAAAAAAAAFtDb250ZW50X1R5cGVzXS54&#10;bWxQSwECLQAUAAYACAAAACEAOP0h/9YAAACUAQAACwAAAAAAAAAAAAAAAAAvAQAAX3JlbHMvLnJl&#10;bHNQSwECLQAUAAYACAAAACEAL+jrDbIBAADUAwAADgAAAAAAAAAAAAAAAAAuAgAAZHJzL2Uyb0Rv&#10;Yy54bWxQSwECLQAUAAYACAAAACEA1n1aQeAAAAANAQAADwAAAAAAAAAAAAAAAAAMBAAAZHJzL2Rv&#10;d25yZXYueG1sUEsFBgAAAAAEAAQA8wAAABkFAAAAAA==&#10;" strokecolor="black [3213]" strokeweight=".5pt">
              <v:stroke joinstyle="miter"/>
            </v:line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60A24569" w14:textId="62A1EB21" w:rsidR="00110217" w:rsidRPr="00025633" w:rsidRDefault="00110217" w:rsidP="00422FE9">
    <w:pPr>
      <w:pStyle w:val="Footer"/>
      <w:ind w:left="0"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41CE8" w14:textId="77777777" w:rsidR="009725F8" w:rsidRDefault="009725F8">
      <w:pPr>
        <w:spacing w:before="0" w:after="0"/>
      </w:pPr>
      <w:r>
        <w:separator/>
      </w:r>
    </w:p>
  </w:footnote>
  <w:footnote w:type="continuationSeparator" w:id="0">
    <w:p w14:paraId="5364BD00" w14:textId="77777777" w:rsidR="009725F8" w:rsidRDefault="009725F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D6157" w14:textId="77777777" w:rsidR="00025633" w:rsidRPr="009C6DF4" w:rsidRDefault="00025633" w:rsidP="000256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1C1E208D" wp14:editId="4AD373CD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0ABCF" w14:textId="77777777" w:rsidR="00025633" w:rsidRPr="00631B61" w:rsidRDefault="00025633" w:rsidP="0002563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72DBF412" w14:textId="77777777" w:rsidR="00025633" w:rsidRPr="00631B61" w:rsidRDefault="00025633" w:rsidP="00025633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1E208D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3550ABCF" w14:textId="77777777" w:rsidR="00025633" w:rsidRPr="00631B61" w:rsidRDefault="00025633" w:rsidP="0002563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72DBF412" w14:textId="77777777" w:rsidR="00025633" w:rsidRPr="00631B61" w:rsidRDefault="00025633" w:rsidP="00025633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68C36C7" w14:textId="77777777" w:rsidR="00025633" w:rsidRPr="008B4906" w:rsidRDefault="00025633" w:rsidP="00025633">
    <w:pPr>
      <w:pStyle w:val="Header"/>
    </w:pPr>
  </w:p>
  <w:p w14:paraId="0043C525" w14:textId="54B3FE2D" w:rsidR="00110217" w:rsidRPr="00025633" w:rsidRDefault="00110217" w:rsidP="00025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32479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11EDD"/>
    <w:multiLevelType w:val="hybridMultilevel"/>
    <w:tmpl w:val="5CB6104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22E608E"/>
    <w:multiLevelType w:val="hybridMultilevel"/>
    <w:tmpl w:val="CEF0576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050D7E6C"/>
    <w:multiLevelType w:val="hybridMultilevel"/>
    <w:tmpl w:val="6F3E2FF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8C772EA"/>
    <w:multiLevelType w:val="hybridMultilevel"/>
    <w:tmpl w:val="8C1CBAB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EC00F22"/>
    <w:multiLevelType w:val="hybridMultilevel"/>
    <w:tmpl w:val="62CA33A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B039C"/>
    <w:multiLevelType w:val="hybridMultilevel"/>
    <w:tmpl w:val="4B5C873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72E3B04"/>
    <w:multiLevelType w:val="hybridMultilevel"/>
    <w:tmpl w:val="8FE8557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38217BE9"/>
    <w:multiLevelType w:val="hybridMultilevel"/>
    <w:tmpl w:val="DAB043A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394F4C02"/>
    <w:multiLevelType w:val="hybridMultilevel"/>
    <w:tmpl w:val="60D40FC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42EF5"/>
    <w:multiLevelType w:val="hybridMultilevel"/>
    <w:tmpl w:val="5680F6AE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429B6FA3"/>
    <w:multiLevelType w:val="hybridMultilevel"/>
    <w:tmpl w:val="3B62792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89B2BAF"/>
    <w:multiLevelType w:val="hybridMultilevel"/>
    <w:tmpl w:val="21700D1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51770977"/>
    <w:multiLevelType w:val="hybridMultilevel"/>
    <w:tmpl w:val="9072CD94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7017F1D"/>
    <w:multiLevelType w:val="hybridMultilevel"/>
    <w:tmpl w:val="B0C85920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59961969"/>
    <w:multiLevelType w:val="hybridMultilevel"/>
    <w:tmpl w:val="240403C2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59A97F21"/>
    <w:multiLevelType w:val="hybridMultilevel"/>
    <w:tmpl w:val="EF401FA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BDC5AEB"/>
    <w:multiLevelType w:val="hybridMultilevel"/>
    <w:tmpl w:val="653E7C6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471E2"/>
    <w:multiLevelType w:val="hybridMultilevel"/>
    <w:tmpl w:val="9976ABC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69070CF6"/>
    <w:multiLevelType w:val="hybridMultilevel"/>
    <w:tmpl w:val="C678A596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C6525"/>
    <w:multiLevelType w:val="hybridMultilevel"/>
    <w:tmpl w:val="009CAB7A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05421657">
    <w:abstractNumId w:val="6"/>
  </w:num>
  <w:num w:numId="2" w16cid:durableId="853105744">
    <w:abstractNumId w:val="11"/>
  </w:num>
  <w:num w:numId="3" w16cid:durableId="1234775691">
    <w:abstractNumId w:val="22"/>
  </w:num>
  <w:num w:numId="4" w16cid:durableId="1302230157">
    <w:abstractNumId w:val="17"/>
  </w:num>
  <w:num w:numId="5" w16cid:durableId="1638534678">
    <w:abstractNumId w:val="5"/>
  </w:num>
  <w:num w:numId="6" w16cid:durableId="1659379552">
    <w:abstractNumId w:val="9"/>
  </w:num>
  <w:num w:numId="7" w16cid:durableId="1193224988">
    <w:abstractNumId w:val="20"/>
  </w:num>
  <w:num w:numId="8" w16cid:durableId="541556422">
    <w:abstractNumId w:val="10"/>
  </w:num>
  <w:num w:numId="9" w16cid:durableId="1696037698">
    <w:abstractNumId w:val="2"/>
  </w:num>
  <w:num w:numId="10" w16cid:durableId="108553337">
    <w:abstractNumId w:val="3"/>
  </w:num>
  <w:num w:numId="11" w16cid:durableId="1598364773">
    <w:abstractNumId w:val="16"/>
  </w:num>
  <w:num w:numId="12" w16cid:durableId="1962033893">
    <w:abstractNumId w:val="18"/>
  </w:num>
  <w:num w:numId="13" w16cid:durableId="585919493">
    <w:abstractNumId w:val="15"/>
  </w:num>
  <w:num w:numId="14" w16cid:durableId="1501584740">
    <w:abstractNumId w:val="19"/>
  </w:num>
  <w:num w:numId="15" w16cid:durableId="191263511">
    <w:abstractNumId w:val="12"/>
  </w:num>
  <w:num w:numId="16" w16cid:durableId="369309637">
    <w:abstractNumId w:val="4"/>
  </w:num>
  <w:num w:numId="17" w16cid:durableId="1275477387">
    <w:abstractNumId w:val="14"/>
  </w:num>
  <w:num w:numId="18" w16cid:durableId="1635986761">
    <w:abstractNumId w:val="8"/>
  </w:num>
  <w:num w:numId="19" w16cid:durableId="611286702">
    <w:abstractNumId w:val="23"/>
  </w:num>
  <w:num w:numId="20" w16cid:durableId="60098770">
    <w:abstractNumId w:val="0"/>
  </w:num>
  <w:num w:numId="21" w16cid:durableId="1210722582">
    <w:abstractNumId w:val="21"/>
  </w:num>
  <w:num w:numId="22" w16cid:durableId="1730880061">
    <w:abstractNumId w:val="1"/>
  </w:num>
  <w:num w:numId="23" w16cid:durableId="1547522295">
    <w:abstractNumId w:val="7"/>
  </w:num>
  <w:num w:numId="24" w16cid:durableId="169102582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131"/>
    <w:rsid w:val="000033BD"/>
    <w:rsid w:val="00025633"/>
    <w:rsid w:val="00043213"/>
    <w:rsid w:val="00082C62"/>
    <w:rsid w:val="000B231F"/>
    <w:rsid w:val="000E194B"/>
    <w:rsid w:val="00110217"/>
    <w:rsid w:val="00152AC3"/>
    <w:rsid w:val="00156AF3"/>
    <w:rsid w:val="0019491D"/>
    <w:rsid w:val="001F74AD"/>
    <w:rsid w:val="002A04D4"/>
    <w:rsid w:val="002D07A8"/>
    <w:rsid w:val="00313BB1"/>
    <w:rsid w:val="0034017A"/>
    <w:rsid w:val="003405EA"/>
    <w:rsid w:val="003F0930"/>
    <w:rsid w:val="003F6A42"/>
    <w:rsid w:val="00404B31"/>
    <w:rsid w:val="00422FE9"/>
    <w:rsid w:val="004271AF"/>
    <w:rsid w:val="004350B1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7D6D96"/>
    <w:rsid w:val="00820843"/>
    <w:rsid w:val="00866343"/>
    <w:rsid w:val="008C1F1C"/>
    <w:rsid w:val="008F1B8B"/>
    <w:rsid w:val="00904131"/>
    <w:rsid w:val="0093332F"/>
    <w:rsid w:val="009725F8"/>
    <w:rsid w:val="009975A0"/>
    <w:rsid w:val="009A6D8D"/>
    <w:rsid w:val="009C5C6E"/>
    <w:rsid w:val="009F580B"/>
    <w:rsid w:val="00A2454C"/>
    <w:rsid w:val="00A707D9"/>
    <w:rsid w:val="00A84C25"/>
    <w:rsid w:val="00A91AB9"/>
    <w:rsid w:val="00AE245C"/>
    <w:rsid w:val="00B054EC"/>
    <w:rsid w:val="00B306A2"/>
    <w:rsid w:val="00B44C6A"/>
    <w:rsid w:val="00BE2C21"/>
    <w:rsid w:val="00C01D20"/>
    <w:rsid w:val="00C202BF"/>
    <w:rsid w:val="00C53B25"/>
    <w:rsid w:val="00C76AA9"/>
    <w:rsid w:val="00C858D7"/>
    <w:rsid w:val="00CF2659"/>
    <w:rsid w:val="00D073BC"/>
    <w:rsid w:val="00D56B82"/>
    <w:rsid w:val="00DA2485"/>
    <w:rsid w:val="00DE29A8"/>
    <w:rsid w:val="00E34B29"/>
    <w:rsid w:val="00E72C3C"/>
    <w:rsid w:val="00F01C72"/>
    <w:rsid w:val="00F03E33"/>
    <w:rsid w:val="00F15749"/>
    <w:rsid w:val="00F92B3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2BBF3"/>
  <w15:docId w15:val="{179A048D-DAD2-4AA8-A824-104E8D571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F41C8-D874-4136-BECD-384E1CC10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B9D6F9-348B-4B48-A1DC-218263D662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6F32B6-38EF-4F6C-A170-ECC8134B7FD4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BSE.dotx</Template>
  <TotalTime>23</TotalTime>
  <Pages>5</Pages>
  <Words>488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13</cp:revision>
  <cp:lastPrinted>2013-05-15T12:05:00Z</cp:lastPrinted>
  <dcterms:created xsi:type="dcterms:W3CDTF">2021-09-20T16:13:00Z</dcterms:created>
  <dcterms:modified xsi:type="dcterms:W3CDTF">2025-06-16T13:06:00Z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2025-05-23T14:52:13Z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4c158b08-c000-4b03-ba17-f60ecfac96c4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